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D130B" w14:textId="570AC47D" w:rsidR="00351F93" w:rsidRPr="00685788" w:rsidRDefault="00351F93" w:rsidP="00351F93">
      <w:pPr>
        <w:tabs>
          <w:tab w:val="right" w:pos="9216"/>
        </w:tabs>
        <w:spacing w:after="0"/>
        <w:rPr>
          <w:b/>
          <w:kern w:val="2"/>
          <w:sz w:val="22"/>
          <w:lang w:eastAsia="zh-CN"/>
        </w:rPr>
      </w:pPr>
      <w:r w:rsidRPr="00685788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16B4341" wp14:editId="0AFFBE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29E4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685788">
        <w:rPr>
          <w:b/>
          <w:kern w:val="2"/>
          <w:sz w:val="22"/>
          <w:lang w:eastAsia="zh-CN"/>
        </w:rPr>
        <w:t>3GPP TSG-RAN WG1 Meeting #1</w:t>
      </w:r>
      <w:r w:rsidR="006E6391" w:rsidRPr="00685788">
        <w:rPr>
          <w:b/>
          <w:kern w:val="2"/>
          <w:sz w:val="22"/>
          <w:lang w:eastAsia="zh-CN"/>
        </w:rPr>
        <w:t>2</w:t>
      </w:r>
      <w:r w:rsidR="00CE4FE9">
        <w:rPr>
          <w:b/>
          <w:kern w:val="2"/>
          <w:sz w:val="22"/>
          <w:lang w:eastAsia="zh-CN"/>
        </w:rPr>
        <w:t>1</w:t>
      </w:r>
      <w:r w:rsidRPr="00685788">
        <w:rPr>
          <w:b/>
          <w:kern w:val="2"/>
          <w:sz w:val="22"/>
          <w:lang w:eastAsia="zh-CN"/>
        </w:rPr>
        <w:tab/>
      </w:r>
      <w:bookmarkStart w:id="0" w:name="OLE_LINK124"/>
      <w:r w:rsidRPr="00685788">
        <w:rPr>
          <w:b/>
          <w:kern w:val="2"/>
          <w:sz w:val="22"/>
          <w:lang w:eastAsia="zh-CN"/>
        </w:rPr>
        <w:t xml:space="preserve"> </w:t>
      </w:r>
      <w:r w:rsidR="00345236" w:rsidRPr="00685788">
        <w:rPr>
          <w:b/>
          <w:kern w:val="2"/>
          <w:sz w:val="22"/>
          <w:lang w:eastAsia="zh-CN"/>
        </w:rPr>
        <w:t xml:space="preserve"> </w:t>
      </w:r>
      <w:r w:rsidR="007D02E7">
        <w:rPr>
          <w:b/>
          <w:kern w:val="2"/>
          <w:sz w:val="22"/>
          <w:lang w:eastAsia="zh-CN"/>
        </w:rPr>
        <w:t xml:space="preserve">  </w:t>
      </w:r>
      <w:r w:rsidR="00345236" w:rsidRPr="00685788">
        <w:rPr>
          <w:b/>
          <w:kern w:val="2"/>
          <w:sz w:val="22"/>
          <w:lang w:eastAsia="zh-CN"/>
        </w:rPr>
        <w:t xml:space="preserve"> </w:t>
      </w:r>
      <w:r w:rsidR="007D02E7" w:rsidRPr="007D02E7">
        <w:rPr>
          <w:b/>
          <w:kern w:val="2"/>
          <w:sz w:val="22"/>
          <w:lang w:eastAsia="zh-CN"/>
        </w:rPr>
        <w:t>R1-2503247</w:t>
      </w:r>
    </w:p>
    <w:p w14:paraId="4CD0E016" w14:textId="0F83A8DA" w:rsidR="00AA3609" w:rsidRPr="00685788" w:rsidRDefault="00CE4FE9" w:rsidP="00AA3609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bookmarkStart w:id="1" w:name="_Hlk161242871"/>
      <w:r>
        <w:rPr>
          <w:b/>
          <w:kern w:val="2"/>
          <w:sz w:val="22"/>
          <w:lang w:eastAsia="zh-CN"/>
        </w:rPr>
        <w:t>St Julian’s</w:t>
      </w:r>
      <w:r w:rsidR="00D60420" w:rsidRPr="00685788">
        <w:rPr>
          <w:b/>
          <w:kern w:val="2"/>
          <w:sz w:val="22"/>
          <w:lang w:eastAsia="zh-CN"/>
        </w:rPr>
        <w:t xml:space="preserve">, </w:t>
      </w:r>
      <w:r>
        <w:rPr>
          <w:b/>
          <w:kern w:val="2"/>
          <w:sz w:val="22"/>
          <w:lang w:eastAsia="zh-CN"/>
        </w:rPr>
        <w:t>Malta</w:t>
      </w:r>
      <w:r w:rsidR="00D60420" w:rsidRPr="00685788">
        <w:rPr>
          <w:b/>
          <w:kern w:val="2"/>
          <w:sz w:val="22"/>
          <w:lang w:eastAsia="zh-CN"/>
        </w:rPr>
        <w:t xml:space="preserve">, </w:t>
      </w:r>
      <w:r>
        <w:rPr>
          <w:b/>
          <w:kern w:val="2"/>
          <w:sz w:val="22"/>
          <w:lang w:eastAsia="zh-CN"/>
        </w:rPr>
        <w:t>19-23 May</w:t>
      </w:r>
      <w:r w:rsidR="00D60420" w:rsidRPr="00685788">
        <w:rPr>
          <w:b/>
          <w:kern w:val="2"/>
          <w:sz w:val="22"/>
          <w:lang w:eastAsia="zh-CN"/>
        </w:rPr>
        <w:t>, 2025</w:t>
      </w:r>
    </w:p>
    <w:bookmarkEnd w:id="0"/>
    <w:bookmarkEnd w:id="1"/>
    <w:p w14:paraId="0399BFA5" w14:textId="77777777" w:rsidR="00351F93" w:rsidRPr="00685788" w:rsidRDefault="00351F93" w:rsidP="00351F93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C59C8ED" w14:textId="51366699" w:rsidR="00351F93" w:rsidRPr="00685788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685788">
        <w:rPr>
          <w:b/>
          <w:kern w:val="2"/>
          <w:sz w:val="22"/>
          <w:lang w:eastAsia="zh-CN"/>
        </w:rPr>
        <w:t>Agenda Item:</w:t>
      </w:r>
      <w:r w:rsidRPr="00685788">
        <w:rPr>
          <w:b/>
          <w:kern w:val="2"/>
          <w:sz w:val="22"/>
          <w:lang w:eastAsia="zh-CN"/>
        </w:rPr>
        <w:tab/>
      </w:r>
      <w:r w:rsidR="0093093F" w:rsidRPr="00685788">
        <w:rPr>
          <w:b/>
          <w:kern w:val="2"/>
          <w:sz w:val="22"/>
          <w:lang w:eastAsia="zh-CN"/>
        </w:rPr>
        <w:t>9</w:t>
      </w:r>
      <w:r w:rsidR="000B40E5" w:rsidRPr="00685788">
        <w:rPr>
          <w:b/>
          <w:kern w:val="2"/>
          <w:sz w:val="22"/>
          <w:lang w:eastAsia="zh-CN"/>
        </w:rPr>
        <w:t>.</w:t>
      </w:r>
      <w:r w:rsidR="0093093F" w:rsidRPr="00685788">
        <w:rPr>
          <w:b/>
          <w:kern w:val="2"/>
          <w:sz w:val="22"/>
          <w:lang w:eastAsia="zh-CN"/>
        </w:rPr>
        <w:t>7</w:t>
      </w:r>
      <w:r w:rsidR="000B40E5" w:rsidRPr="00685788">
        <w:rPr>
          <w:b/>
          <w:kern w:val="2"/>
          <w:sz w:val="22"/>
          <w:lang w:eastAsia="zh-CN"/>
        </w:rPr>
        <w:t>.</w:t>
      </w:r>
      <w:r w:rsidR="00E760E4">
        <w:rPr>
          <w:b/>
          <w:kern w:val="2"/>
          <w:sz w:val="22"/>
          <w:lang w:eastAsia="zh-CN"/>
        </w:rPr>
        <w:t>1</w:t>
      </w:r>
    </w:p>
    <w:p w14:paraId="5B7DF779" w14:textId="1369511D" w:rsidR="00351F93" w:rsidRPr="00685788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685788">
        <w:rPr>
          <w:b/>
          <w:kern w:val="2"/>
          <w:sz w:val="22"/>
          <w:lang w:eastAsia="zh-CN"/>
        </w:rPr>
        <w:t>Source:</w:t>
      </w:r>
      <w:r w:rsidRPr="00685788">
        <w:rPr>
          <w:b/>
          <w:kern w:val="2"/>
          <w:sz w:val="22"/>
          <w:lang w:eastAsia="zh-CN"/>
        </w:rPr>
        <w:tab/>
        <w:t>Huawei, HiSilicon</w:t>
      </w:r>
    </w:p>
    <w:p w14:paraId="0A8BD2D3" w14:textId="78D02146" w:rsidR="00351F93" w:rsidRPr="00685788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685788">
        <w:rPr>
          <w:b/>
          <w:kern w:val="2"/>
          <w:sz w:val="22"/>
          <w:lang w:eastAsia="zh-CN"/>
        </w:rPr>
        <w:t>Title:</w:t>
      </w:r>
      <w:r w:rsidRPr="00685788">
        <w:rPr>
          <w:b/>
          <w:kern w:val="2"/>
          <w:sz w:val="22"/>
          <w:lang w:eastAsia="zh-CN"/>
        </w:rPr>
        <w:tab/>
      </w:r>
      <w:r w:rsidR="00B17380">
        <w:rPr>
          <w:b/>
          <w:kern w:val="2"/>
          <w:sz w:val="22"/>
          <w:lang w:eastAsia="zh-CN"/>
        </w:rPr>
        <w:t>Deployment scenarios for ISAC channel model</w:t>
      </w:r>
    </w:p>
    <w:p w14:paraId="3123916A" w14:textId="77777777" w:rsidR="00351F93" w:rsidRPr="00685788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685788">
        <w:rPr>
          <w:b/>
          <w:kern w:val="2"/>
          <w:sz w:val="22"/>
          <w:lang w:eastAsia="zh-CN"/>
        </w:rPr>
        <w:t>Document for:</w:t>
      </w:r>
      <w:r w:rsidRPr="00685788">
        <w:rPr>
          <w:b/>
          <w:kern w:val="2"/>
          <w:sz w:val="22"/>
          <w:lang w:eastAsia="zh-CN"/>
        </w:rPr>
        <w:tab/>
        <w:t>Discussion and Decision</w:t>
      </w:r>
    </w:p>
    <w:p w14:paraId="3C8E6227" w14:textId="77777777" w:rsidR="00351F93" w:rsidRPr="00685788" w:rsidRDefault="00351F93" w:rsidP="00351F93">
      <w:pPr>
        <w:pBdr>
          <w:bottom w:val="single" w:sz="4" w:space="1" w:color="auto"/>
        </w:pBdr>
        <w:spacing w:after="0"/>
        <w:rPr>
          <w:b/>
          <w:kern w:val="2"/>
          <w:sz w:val="15"/>
          <w:szCs w:val="16"/>
          <w:lang w:eastAsia="zh-CN"/>
        </w:rPr>
      </w:pPr>
    </w:p>
    <w:p w14:paraId="7ACD3DEB" w14:textId="77777777" w:rsidR="00B24816" w:rsidRPr="00F969EF" w:rsidRDefault="00B24816" w:rsidP="00B24816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2" w:name="_Ref124589705"/>
      <w:bookmarkStart w:id="3" w:name="_Ref129681862"/>
      <w:r w:rsidRPr="00F969EF">
        <w:rPr>
          <w:rFonts w:ascii="Times New Roman" w:hAnsi="Times New Roman"/>
          <w:sz w:val="28"/>
          <w:szCs w:val="28"/>
        </w:rPr>
        <w:t>Introduction</w:t>
      </w:r>
    </w:p>
    <w:p w14:paraId="5DA3E435" w14:textId="395F8EF3" w:rsidR="003F1817" w:rsidRPr="004C0F0E" w:rsidRDefault="00B24816" w:rsidP="004C0F0E">
      <w:pPr>
        <w:adjustRightInd w:val="0"/>
        <w:snapToGrid w:val="0"/>
        <w:spacing w:after="120"/>
        <w:jc w:val="both"/>
        <w:rPr>
          <w:rFonts w:eastAsia="SimSun"/>
          <w:sz w:val="22"/>
          <w:szCs w:val="22"/>
          <w:lang w:eastAsia="zh-CN"/>
        </w:rPr>
      </w:pPr>
      <w:r w:rsidRPr="009605D6">
        <w:rPr>
          <w:rFonts w:eastAsia="SimSun"/>
          <w:sz w:val="22"/>
          <w:szCs w:val="22"/>
          <w:lang w:eastAsia="zh-CN"/>
        </w:rPr>
        <w:t>In RAN1#1</w:t>
      </w:r>
      <w:r w:rsidR="00382BA5" w:rsidRPr="009605D6">
        <w:rPr>
          <w:rFonts w:eastAsia="SimSun"/>
          <w:sz w:val="22"/>
          <w:szCs w:val="22"/>
          <w:lang w:eastAsia="zh-CN"/>
        </w:rPr>
        <w:t>20</w:t>
      </w:r>
      <w:r w:rsidR="003F52FD">
        <w:rPr>
          <w:rFonts w:eastAsia="SimSun"/>
          <w:sz w:val="22"/>
          <w:szCs w:val="22"/>
          <w:lang w:eastAsia="zh-CN"/>
        </w:rPr>
        <w:t>b</w:t>
      </w:r>
      <w:r w:rsidR="00744798">
        <w:rPr>
          <w:rFonts w:eastAsia="SimSun" w:hint="eastAsia"/>
          <w:sz w:val="22"/>
          <w:szCs w:val="22"/>
          <w:lang w:eastAsia="zh-CN"/>
        </w:rPr>
        <w:t>is</w:t>
      </w:r>
      <w:r w:rsidR="00382BA5" w:rsidRPr="009605D6">
        <w:rPr>
          <w:rFonts w:eastAsia="SimSun"/>
          <w:sz w:val="22"/>
          <w:szCs w:val="22"/>
          <w:lang w:eastAsia="zh-CN"/>
        </w:rPr>
        <w:t xml:space="preserve"> </w:t>
      </w:r>
      <w:r w:rsidRPr="009605D6">
        <w:rPr>
          <w:rFonts w:eastAsia="SimSun"/>
          <w:sz w:val="22"/>
          <w:szCs w:val="22"/>
          <w:lang w:eastAsia="zh-CN"/>
        </w:rPr>
        <w:t>meeting</w:t>
      </w:r>
      <w:r w:rsidR="009A3D4F">
        <w:rPr>
          <w:rFonts w:eastAsia="SimSun"/>
          <w:sz w:val="22"/>
          <w:szCs w:val="22"/>
          <w:lang w:eastAsia="zh-CN"/>
        </w:rPr>
        <w:t xml:space="preserve"> and the follow-up email discussion</w:t>
      </w:r>
      <w:r w:rsidR="00744798">
        <w:rPr>
          <w:rFonts w:eastAsia="SimSun"/>
          <w:sz w:val="22"/>
          <w:szCs w:val="22"/>
          <w:lang w:eastAsia="zh-CN"/>
        </w:rPr>
        <w:t xml:space="preserve"> </w:t>
      </w:r>
      <w:r w:rsidR="00D45886">
        <w:rPr>
          <w:rFonts w:eastAsia="SimSun"/>
          <w:sz w:val="22"/>
          <w:szCs w:val="22"/>
          <w:lang w:eastAsia="zh-CN"/>
        </w:rPr>
        <w:fldChar w:fldCharType="begin"/>
      </w:r>
      <w:r w:rsidR="00D45886">
        <w:rPr>
          <w:rFonts w:eastAsia="SimSun"/>
          <w:sz w:val="22"/>
          <w:szCs w:val="22"/>
          <w:lang w:eastAsia="zh-CN"/>
        </w:rPr>
        <w:instrText xml:space="preserve"> REF _Ref164883102 \r \h </w:instrText>
      </w:r>
      <w:r w:rsidR="00D45886">
        <w:rPr>
          <w:rFonts w:eastAsia="SimSun"/>
          <w:sz w:val="22"/>
          <w:szCs w:val="22"/>
          <w:lang w:eastAsia="zh-CN"/>
        </w:rPr>
      </w:r>
      <w:r w:rsidR="00D45886">
        <w:rPr>
          <w:rFonts w:eastAsia="SimSun"/>
          <w:sz w:val="22"/>
          <w:szCs w:val="22"/>
          <w:lang w:eastAsia="zh-CN"/>
        </w:rPr>
        <w:fldChar w:fldCharType="separate"/>
      </w:r>
      <w:r w:rsidR="00D45886">
        <w:rPr>
          <w:rFonts w:eastAsia="SimSun"/>
          <w:sz w:val="22"/>
          <w:szCs w:val="22"/>
          <w:lang w:eastAsia="zh-CN"/>
        </w:rPr>
        <w:t>[1]</w:t>
      </w:r>
      <w:r w:rsidR="00D45886">
        <w:rPr>
          <w:rFonts w:eastAsia="SimSun"/>
          <w:sz w:val="22"/>
          <w:szCs w:val="22"/>
          <w:lang w:eastAsia="zh-CN"/>
        </w:rPr>
        <w:fldChar w:fldCharType="end"/>
      </w:r>
      <w:r w:rsidRPr="009605D6">
        <w:rPr>
          <w:rFonts w:eastAsia="SimSun"/>
          <w:sz w:val="22"/>
          <w:szCs w:val="22"/>
          <w:lang w:eastAsia="zh-CN"/>
        </w:rPr>
        <w:t xml:space="preserve">, a set of agreements </w:t>
      </w:r>
      <w:r w:rsidR="00697DE9">
        <w:rPr>
          <w:rFonts w:eastAsia="SimSun" w:hint="eastAsia"/>
          <w:sz w:val="22"/>
          <w:szCs w:val="22"/>
          <w:lang w:eastAsia="zh-CN"/>
        </w:rPr>
        <w:t>f</w:t>
      </w:r>
      <w:r w:rsidR="00697DE9">
        <w:rPr>
          <w:rFonts w:eastAsia="SimSun"/>
          <w:sz w:val="22"/>
          <w:szCs w:val="22"/>
          <w:lang w:eastAsia="zh-CN"/>
        </w:rPr>
        <w:t xml:space="preserve">or calibration </w:t>
      </w:r>
      <w:r w:rsidRPr="009605D6">
        <w:rPr>
          <w:rFonts w:eastAsia="SimSun"/>
          <w:sz w:val="22"/>
          <w:szCs w:val="22"/>
          <w:lang w:eastAsia="zh-CN"/>
        </w:rPr>
        <w:t xml:space="preserve">are reached </w:t>
      </w:r>
      <w:r w:rsidR="009A3D4F">
        <w:rPr>
          <w:rFonts w:eastAsia="SimSun"/>
          <w:sz w:val="22"/>
          <w:szCs w:val="22"/>
          <w:lang w:eastAsia="zh-CN"/>
        </w:rPr>
        <w:t xml:space="preserve">including the </w:t>
      </w:r>
      <w:r w:rsidR="00697DE9">
        <w:rPr>
          <w:rFonts w:eastAsia="SimSun"/>
          <w:sz w:val="22"/>
          <w:szCs w:val="22"/>
          <w:lang w:eastAsia="zh-CN"/>
        </w:rPr>
        <w:t>EO type-2 and spatial consistency.</w:t>
      </w:r>
      <w:r w:rsidR="009A3D4F">
        <w:rPr>
          <w:rFonts w:eastAsia="SimSun"/>
          <w:sz w:val="22"/>
          <w:szCs w:val="22"/>
          <w:lang w:eastAsia="zh-CN"/>
        </w:rPr>
        <w:t xml:space="preserve"> </w:t>
      </w:r>
      <w:r w:rsidRPr="009605D6">
        <w:rPr>
          <w:rFonts w:eastAsia="SimSun"/>
          <w:sz w:val="22"/>
          <w:szCs w:val="22"/>
          <w:lang w:eastAsia="zh-CN"/>
        </w:rPr>
        <w:t xml:space="preserve">In this contribution, </w:t>
      </w:r>
      <w:r w:rsidR="00697DE9">
        <w:rPr>
          <w:rFonts w:eastAsia="SimSun"/>
          <w:sz w:val="22"/>
          <w:szCs w:val="22"/>
          <w:lang w:eastAsia="zh-CN"/>
        </w:rPr>
        <w:t>the</w:t>
      </w:r>
      <w:r w:rsidR="00EF66B9">
        <w:rPr>
          <w:rFonts w:eastAsia="SimSun"/>
          <w:sz w:val="22"/>
          <w:szCs w:val="22"/>
          <w:lang w:eastAsia="zh-CN"/>
        </w:rPr>
        <w:t xml:space="preserve"> </w:t>
      </w:r>
      <w:r w:rsidR="00697DE9">
        <w:rPr>
          <w:rFonts w:eastAsia="SimSun"/>
          <w:sz w:val="22"/>
          <w:szCs w:val="22"/>
          <w:lang w:eastAsia="zh-CN"/>
        </w:rPr>
        <w:t>calibration results for these scenarios</w:t>
      </w:r>
      <w:r w:rsidR="00EF66B9">
        <w:rPr>
          <w:rFonts w:eastAsia="SimSun"/>
          <w:sz w:val="22"/>
          <w:szCs w:val="22"/>
          <w:lang w:eastAsia="zh-CN"/>
        </w:rPr>
        <w:t xml:space="preserve"> are illustrated </w:t>
      </w:r>
      <w:r w:rsidR="00AF09DA">
        <w:rPr>
          <w:rFonts w:eastAsia="SimSun"/>
          <w:sz w:val="22"/>
          <w:szCs w:val="22"/>
          <w:lang w:eastAsia="zh-CN"/>
        </w:rPr>
        <w:t xml:space="preserve">with </w:t>
      </w:r>
      <w:r w:rsidR="00EF66B9">
        <w:rPr>
          <w:rFonts w:eastAsia="SimSun"/>
          <w:sz w:val="22"/>
          <w:szCs w:val="22"/>
          <w:lang w:eastAsia="zh-CN"/>
        </w:rPr>
        <w:t>the figures and provided in the attachment as well</w:t>
      </w:r>
      <w:r w:rsidR="00697DE9">
        <w:rPr>
          <w:rFonts w:eastAsia="SimSun"/>
          <w:sz w:val="22"/>
          <w:szCs w:val="22"/>
          <w:lang w:eastAsia="zh-CN"/>
        </w:rPr>
        <w:t>.</w:t>
      </w:r>
    </w:p>
    <w:p w14:paraId="01BBD4A9" w14:textId="100B428F" w:rsidR="00E608B0" w:rsidRPr="008220CC" w:rsidRDefault="00E608B0" w:rsidP="00E608B0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</w:rPr>
      </w:pPr>
      <w:bookmarkStart w:id="4" w:name="_GoBack"/>
      <w:bookmarkEnd w:id="4"/>
      <w:r w:rsidRPr="00C94B1B">
        <w:rPr>
          <w:rFonts w:ascii="Times New Roman" w:eastAsiaTheme="minorEastAsia" w:hAnsi="Times New Roman"/>
          <w:sz w:val="28"/>
        </w:rPr>
        <w:t>Calibration</w:t>
      </w:r>
      <w:r>
        <w:rPr>
          <w:rFonts w:ascii="Times New Roman" w:eastAsiaTheme="minorEastAsia" w:hAnsi="Times New Roman"/>
          <w:sz w:val="28"/>
        </w:rPr>
        <w:t xml:space="preserve"> results</w:t>
      </w:r>
    </w:p>
    <w:p w14:paraId="6834D1F7" w14:textId="3D653CEB" w:rsidR="00F20487" w:rsidRPr="001A70F7" w:rsidRDefault="00E608B0" w:rsidP="004C0F0E">
      <w:pPr>
        <w:pStyle w:val="Heading2"/>
        <w:numPr>
          <w:ilvl w:val="1"/>
          <w:numId w:val="21"/>
        </w:numPr>
        <w:ind w:right="200"/>
      </w:pPr>
      <w:r>
        <w:t xml:space="preserve">Calibration results for UAV </w:t>
      </w:r>
      <w:r w:rsidR="00B30525">
        <w:t>sensing</w:t>
      </w:r>
    </w:p>
    <w:p w14:paraId="161B223F" w14:textId="13B5192F" w:rsidR="004758A9" w:rsidRDefault="00AE3C38" w:rsidP="006E1F2B">
      <w:pPr>
        <w:pStyle w:val="Heading3"/>
        <w:numPr>
          <w:ilvl w:val="2"/>
          <w:numId w:val="21"/>
        </w:numPr>
        <w:ind w:right="200"/>
      </w:pPr>
      <w:r>
        <w:t>TRP monostatic</w:t>
      </w:r>
    </w:p>
    <w:p w14:paraId="3D973F85" w14:textId="0AE2BD78" w:rsidR="00AE3C38" w:rsidRPr="006C5F3A" w:rsidRDefault="00AE3C38" w:rsidP="006C5F3A">
      <w:pPr>
        <w:pStyle w:val="ListParagraph"/>
        <w:numPr>
          <w:ilvl w:val="0"/>
          <w:numId w:val="18"/>
        </w:numPr>
        <w:rPr>
          <w:rFonts w:eastAsiaTheme="minorEastAsia"/>
          <w:sz w:val="22"/>
          <w:lang w:val="en-US" w:eastAsia="zh-CN"/>
        </w:rPr>
      </w:pPr>
      <w:r w:rsidRPr="006C5F3A">
        <w:rPr>
          <w:rFonts w:eastAsiaTheme="minorEastAsia"/>
          <w:sz w:val="22"/>
          <w:lang w:val="en-US" w:eastAsia="zh-CN"/>
        </w:rPr>
        <w:t>Large scale</w:t>
      </w:r>
    </w:p>
    <w:p w14:paraId="714F42AC" w14:textId="77777777" w:rsidR="000B1479" w:rsidRDefault="005442B4" w:rsidP="00FB0022">
      <w:pPr>
        <w:keepNext/>
        <w:jc w:val="center"/>
      </w:pPr>
      <w:r>
        <w:rPr>
          <w:rFonts w:eastAsiaTheme="minorEastAsia"/>
          <w:noProof/>
          <w:sz w:val="18"/>
          <w:lang w:val="en-US" w:eastAsia="zh-CN"/>
        </w:rPr>
        <w:drawing>
          <wp:inline distT="0" distB="0" distL="0" distR="0" wp14:anchorId="7ABC538F" wp14:editId="00EBB0BC">
            <wp:extent cx="2827769" cy="173947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316" cy="1744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BDAF62" w14:textId="7703B3C7" w:rsidR="000B1479" w:rsidRDefault="000B1479" w:rsidP="00FB002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1</w:t>
      </w:r>
      <w:r>
        <w:fldChar w:fldCharType="end"/>
      </w:r>
      <w:r>
        <w:t xml:space="preserve"> large-scale coupling loss for TRP monostatic for UAV</w:t>
      </w:r>
    </w:p>
    <w:p w14:paraId="45326B99" w14:textId="5D5425C7" w:rsidR="00AE3C38" w:rsidRPr="006C5F3A" w:rsidRDefault="00AE3C38" w:rsidP="006C5F3A">
      <w:pPr>
        <w:pStyle w:val="ListParagraph"/>
        <w:numPr>
          <w:ilvl w:val="0"/>
          <w:numId w:val="19"/>
        </w:numPr>
        <w:rPr>
          <w:rFonts w:eastAsiaTheme="minorEastAsia"/>
          <w:sz w:val="22"/>
          <w:lang w:val="en-US" w:eastAsia="zh-CN"/>
        </w:rPr>
      </w:pPr>
      <w:r w:rsidRPr="006C5F3A">
        <w:rPr>
          <w:rFonts w:eastAsiaTheme="minorEastAsia"/>
          <w:sz w:val="22"/>
          <w:lang w:val="en-US" w:eastAsia="zh-CN"/>
        </w:rPr>
        <w:t>Full calibration</w:t>
      </w:r>
    </w:p>
    <w:p w14:paraId="63EDE654" w14:textId="382FB647" w:rsidR="004578C1" w:rsidRDefault="000B1479" w:rsidP="00FB0022">
      <w:pPr>
        <w:keepNext/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2C720404" wp14:editId="6501F245">
            <wp:extent cx="2948940" cy="1459230"/>
            <wp:effectExtent l="0" t="0" r="3810" b="7620"/>
            <wp:docPr id="2055369045" name="图片 2055369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573" cy="146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37583990" wp14:editId="507D6497">
            <wp:extent cx="3150188" cy="1457550"/>
            <wp:effectExtent l="0" t="0" r="0" b="0"/>
            <wp:docPr id="2055369046" name="图片 2055369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36" cy="1468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3CE875C5" wp14:editId="11115EE3">
            <wp:extent cx="2949337" cy="1364619"/>
            <wp:effectExtent l="0" t="0" r="3810" b="6985"/>
            <wp:docPr id="2055369047" name="图片 2055369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64" cy="1383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1AEC0B8F" wp14:editId="62EB09F8">
            <wp:extent cx="3149600" cy="1369060"/>
            <wp:effectExtent l="0" t="0" r="0" b="2540"/>
            <wp:docPr id="2055369048" name="图片 2055369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626" cy="1402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2116BA7E" wp14:editId="6F106A96">
            <wp:extent cx="2970479" cy="1420495"/>
            <wp:effectExtent l="0" t="0" r="1905" b="8255"/>
            <wp:docPr id="2055369049" name="图片 2055369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944" cy="1423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78C1">
        <w:rPr>
          <w:rFonts w:eastAsiaTheme="minorEastAsia"/>
          <w:noProof/>
          <w:lang w:val="en-US" w:eastAsia="zh-CN"/>
        </w:rPr>
        <w:drawing>
          <wp:inline distT="0" distB="0" distL="0" distR="0" wp14:anchorId="1970896D" wp14:editId="0D54E6F4">
            <wp:extent cx="3107690" cy="1423109"/>
            <wp:effectExtent l="0" t="0" r="0" b="5715"/>
            <wp:docPr id="2055369050" name="图片 2055369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012" cy="1431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E2D57" w14:textId="4761534D" w:rsidR="00AE3C38" w:rsidRDefault="004578C1" w:rsidP="00FB0022">
      <w:pPr>
        <w:pStyle w:val="Caption"/>
        <w:jc w:val="center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2</w:t>
      </w:r>
      <w:r>
        <w:fldChar w:fldCharType="end"/>
      </w:r>
      <w:r>
        <w:t xml:space="preserve"> </w:t>
      </w:r>
      <w:r w:rsidR="009E74C9">
        <w:t>full</w:t>
      </w:r>
      <w:r>
        <w:t xml:space="preserve"> </w:t>
      </w:r>
      <w:r w:rsidR="009E74C9">
        <w:t>calibration</w:t>
      </w:r>
      <w:r>
        <w:t xml:space="preserve"> for TRP monostatic for UAV</w:t>
      </w:r>
    </w:p>
    <w:p w14:paraId="3EFEE66B" w14:textId="7446B3D3" w:rsidR="00AE3C38" w:rsidRPr="00AE3C38" w:rsidRDefault="00AE3C38" w:rsidP="00AE3C38">
      <w:pPr>
        <w:rPr>
          <w:rFonts w:eastAsiaTheme="minorEastAsia"/>
          <w:lang w:val="en-US" w:eastAsia="zh-CN"/>
        </w:rPr>
      </w:pPr>
    </w:p>
    <w:p w14:paraId="29FD8E8C" w14:textId="6627E73A" w:rsidR="004758A9" w:rsidRDefault="00AE3C38" w:rsidP="006E1F2B">
      <w:pPr>
        <w:pStyle w:val="Heading3"/>
        <w:numPr>
          <w:ilvl w:val="2"/>
          <w:numId w:val="21"/>
        </w:numPr>
        <w:ind w:right="200"/>
      </w:pPr>
      <w:r>
        <w:t>TRP bi-static</w:t>
      </w:r>
    </w:p>
    <w:p w14:paraId="6A05B855" w14:textId="498F085D" w:rsidR="006C5F3A" w:rsidRPr="00AF1E86" w:rsidRDefault="006C5F3A" w:rsidP="00AF1E86">
      <w:pPr>
        <w:pStyle w:val="ListParagraph"/>
        <w:numPr>
          <w:ilvl w:val="0"/>
          <w:numId w:val="19"/>
        </w:numPr>
        <w:rPr>
          <w:rFonts w:eastAsiaTheme="minorEastAsia"/>
          <w:sz w:val="22"/>
          <w:lang w:val="en-US" w:eastAsia="zh-CN"/>
        </w:rPr>
      </w:pPr>
      <w:r w:rsidRPr="00AF1E86">
        <w:rPr>
          <w:rFonts w:eastAsiaTheme="minorEastAsia"/>
          <w:sz w:val="22"/>
          <w:lang w:val="en-US" w:eastAsia="zh-CN"/>
        </w:rPr>
        <w:t>Large scale calibration</w:t>
      </w:r>
    </w:p>
    <w:p w14:paraId="0D2762C8" w14:textId="77777777" w:rsidR="002830D1" w:rsidRDefault="005442B4" w:rsidP="00FB0022">
      <w:pPr>
        <w:keepNext/>
        <w:jc w:val="center"/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0084CEF3" wp14:editId="7E16E403">
            <wp:extent cx="3118474" cy="1931260"/>
            <wp:effectExtent l="0" t="0" r="635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79" cy="1939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05545E" w14:textId="6D1D3EFD" w:rsidR="002830D1" w:rsidRDefault="002830D1" w:rsidP="00FB002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3</w:t>
      </w:r>
      <w:r>
        <w:fldChar w:fldCharType="end"/>
      </w:r>
      <w:r>
        <w:t xml:space="preserve"> large-scale coupling loss for TRP-TRP bi-static for UAV</w:t>
      </w:r>
    </w:p>
    <w:p w14:paraId="424C02EF" w14:textId="7BC58DA8" w:rsidR="00AE3C38" w:rsidRDefault="00AE3C38" w:rsidP="00FB0022">
      <w:pPr>
        <w:jc w:val="center"/>
        <w:rPr>
          <w:rFonts w:eastAsiaTheme="minorEastAsia"/>
          <w:lang w:val="en-US" w:eastAsia="zh-CN"/>
        </w:rPr>
      </w:pPr>
    </w:p>
    <w:p w14:paraId="40CE2E95" w14:textId="3FF82048" w:rsidR="006C5F3A" w:rsidRPr="00AF1E86" w:rsidRDefault="006C5F3A" w:rsidP="00AF1E86">
      <w:pPr>
        <w:pStyle w:val="ListParagraph"/>
        <w:numPr>
          <w:ilvl w:val="0"/>
          <w:numId w:val="19"/>
        </w:numPr>
        <w:rPr>
          <w:rFonts w:eastAsiaTheme="minorEastAsia"/>
          <w:sz w:val="22"/>
          <w:lang w:val="en-US" w:eastAsia="zh-CN"/>
        </w:rPr>
      </w:pPr>
      <w:r w:rsidRPr="00AF1E86">
        <w:rPr>
          <w:rFonts w:eastAsiaTheme="minorEastAsia"/>
          <w:sz w:val="22"/>
          <w:lang w:val="en-US" w:eastAsia="zh-CN"/>
        </w:rPr>
        <w:t>Full calibration</w:t>
      </w:r>
    </w:p>
    <w:p w14:paraId="273079D1" w14:textId="77777777" w:rsidR="00A129AE" w:rsidRDefault="00A129AE" w:rsidP="00FB0022">
      <w:pPr>
        <w:keepNext/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2DFF6471" wp14:editId="37211E3D">
            <wp:extent cx="2849787" cy="1318558"/>
            <wp:effectExtent l="0" t="0" r="8255" b="0"/>
            <wp:docPr id="2055369051" name="图片 2055369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84" cy="1322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Del="002F43F5">
        <w:rPr>
          <w:rFonts w:eastAsiaTheme="minorEastAsia"/>
          <w:noProof/>
          <w:lang w:val="en-US" w:eastAsia="zh-CN"/>
        </w:rPr>
        <w:t xml:space="preserve"> </w:t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348C5769" wp14:editId="044EF152">
            <wp:extent cx="2872226" cy="1328940"/>
            <wp:effectExtent l="0" t="0" r="4445" b="5080"/>
            <wp:docPr id="2055369052" name="图片 2055369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344" cy="1340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6030FF7B" wp14:editId="4D292CDB">
            <wp:extent cx="2861006" cy="1323749"/>
            <wp:effectExtent l="0" t="0" r="0" b="0"/>
            <wp:docPr id="2055369053" name="图片 2055369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790" cy="13310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026B4DF1" wp14:editId="58977409">
            <wp:extent cx="2889055" cy="1336727"/>
            <wp:effectExtent l="0" t="0" r="6985" b="0"/>
            <wp:docPr id="2055369054" name="图片 2055369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518" cy="1345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53E4BCBE" wp14:editId="1F8B65F8">
            <wp:extent cx="2861006" cy="1323749"/>
            <wp:effectExtent l="0" t="0" r="0" b="0"/>
            <wp:docPr id="2055369055" name="图片 2055369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476" cy="132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292322E7" wp14:editId="715145EB">
            <wp:extent cx="2889055" cy="1336727"/>
            <wp:effectExtent l="0" t="0" r="6985" b="0"/>
            <wp:docPr id="2055369056" name="图片 2055369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676" cy="1347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BE1EF8" w14:textId="601D505F" w:rsidR="00A129AE" w:rsidRDefault="00A129AE" w:rsidP="00FB002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4</w:t>
      </w:r>
      <w:r>
        <w:fldChar w:fldCharType="end"/>
      </w:r>
      <w:r>
        <w:t xml:space="preserve"> full calibration for TRP-TRP bi-static for UAV</w:t>
      </w:r>
    </w:p>
    <w:p w14:paraId="2CFB4E1D" w14:textId="5B0DD208" w:rsidR="006C5F3A" w:rsidRDefault="00A129AE" w:rsidP="00AE3C3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</w:t>
      </w:r>
    </w:p>
    <w:p w14:paraId="707F2230" w14:textId="59BF60E9" w:rsidR="00B30525" w:rsidRDefault="00B30525" w:rsidP="006E1F2B">
      <w:pPr>
        <w:pStyle w:val="Heading2"/>
        <w:numPr>
          <w:ilvl w:val="1"/>
          <w:numId w:val="21"/>
        </w:numPr>
        <w:ind w:right="200"/>
      </w:pPr>
      <w:r>
        <w:t>Calibration results for Automotive sensing in Urban grid</w:t>
      </w:r>
    </w:p>
    <w:p w14:paraId="1DF5AF20" w14:textId="02838D6E" w:rsidR="006E1F2B" w:rsidRPr="006E1F2B" w:rsidRDefault="006E1F2B" w:rsidP="006E1F2B">
      <w:pPr>
        <w:pStyle w:val="B10"/>
        <w:rPr>
          <w:lang w:val="en-US" w:eastAsia="zh-CN"/>
        </w:rPr>
      </w:pPr>
      <w:r>
        <w:rPr>
          <w:lang w:val="en-US" w:eastAsia="zh-CN"/>
        </w:rPr>
        <w:t xml:space="preserve">Simulation assumptions are </w:t>
      </w:r>
      <w:r w:rsidR="00744798">
        <w:rPr>
          <w:lang w:val="en-US" w:eastAsia="zh-CN"/>
        </w:rPr>
        <w:t xml:space="preserve">based on </w:t>
      </w:r>
      <w:r>
        <w:rPr>
          <w:lang w:val="en-US" w:eastAsia="zh-CN"/>
        </w:rPr>
        <w:t xml:space="preserve">the </w:t>
      </w:r>
      <w:r w:rsidR="002E0611">
        <w:rPr>
          <w:lang w:val="en-US" w:eastAsia="zh-CN"/>
        </w:rPr>
        <w:t xml:space="preserve">endorsed </w:t>
      </w:r>
      <w:r>
        <w:t xml:space="preserve">Proposal 4-3-2 in the email discussion and the bi-static RCS for vehicle is </w:t>
      </w:r>
      <w:r w:rsidR="00744798">
        <w:t xml:space="preserve">based on </w:t>
      </w:r>
      <w:r>
        <w:t>the working assumptions</w:t>
      </w:r>
      <w:r w:rsidR="00D6437B">
        <w:t xml:space="preserve"> made</w:t>
      </w:r>
      <w:r>
        <w:t xml:space="preserve"> in RAN1 #120b</w:t>
      </w:r>
      <w:r w:rsidR="00D6437B">
        <w:t>is</w:t>
      </w:r>
      <w:r>
        <w:t xml:space="preserve"> meeting.</w:t>
      </w:r>
      <w:r w:rsidR="005C461F">
        <w:t xml:space="preserve"> The Sensing target is modelled as single scattering point.</w:t>
      </w:r>
      <w:r w:rsidR="002F43F5">
        <w:t xml:space="preserve"> The layout for ISD=500m is configured as the same as the TR37.885.</w:t>
      </w:r>
    </w:p>
    <w:p w14:paraId="5F5875C2" w14:textId="48A462F8" w:rsidR="00B30525" w:rsidRDefault="00B30525" w:rsidP="006E1F2B">
      <w:pPr>
        <w:pStyle w:val="Heading3"/>
        <w:numPr>
          <w:ilvl w:val="2"/>
          <w:numId w:val="21"/>
        </w:numPr>
        <w:ind w:right="200"/>
      </w:pPr>
      <w:r>
        <w:t>ISD=500m for FR1 TRP - pedestrian UT</w:t>
      </w:r>
    </w:p>
    <w:p w14:paraId="6575A559" w14:textId="56BBA4B1" w:rsidR="00CF3E7B" w:rsidRPr="00E42309" w:rsidRDefault="00CF3E7B" w:rsidP="00E42309">
      <w:pPr>
        <w:pStyle w:val="ListParagraph"/>
        <w:numPr>
          <w:ilvl w:val="0"/>
          <w:numId w:val="22"/>
        </w:numPr>
        <w:rPr>
          <w:rFonts w:eastAsiaTheme="minorEastAsia"/>
          <w:sz w:val="22"/>
          <w:lang w:val="en-US" w:eastAsia="zh-CN"/>
        </w:rPr>
      </w:pPr>
      <w:r w:rsidRPr="00E42309">
        <w:rPr>
          <w:rFonts w:eastAsiaTheme="minorEastAsia"/>
          <w:sz w:val="22"/>
          <w:lang w:val="en-US" w:eastAsia="zh-CN"/>
        </w:rPr>
        <w:t>Large scale</w:t>
      </w:r>
    </w:p>
    <w:p w14:paraId="32B11C61" w14:textId="77777777" w:rsidR="00ED57C0" w:rsidRDefault="005442B4" w:rsidP="00FB0022">
      <w:pPr>
        <w:keepNext/>
        <w:jc w:val="center"/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03520405" wp14:editId="3FE27E30">
            <wp:extent cx="3437072" cy="2103649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017" cy="2106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A9F004" w14:textId="0BD56033" w:rsidR="00CF3E7B" w:rsidRPr="00FB0022" w:rsidRDefault="00ED57C0" w:rsidP="00FB002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5</w:t>
      </w:r>
      <w:r>
        <w:fldChar w:fldCharType="end"/>
      </w:r>
      <w:r>
        <w:t xml:space="preserve"> large scale coupling loss for TRP-</w:t>
      </w:r>
      <w:r w:rsidRPr="00ED57C0">
        <w:t xml:space="preserve"> </w:t>
      </w:r>
      <w:r>
        <w:t>pedestrian UT, ISD=500m</w:t>
      </w:r>
    </w:p>
    <w:p w14:paraId="2114C09D" w14:textId="429217E3" w:rsidR="00CF3E7B" w:rsidRPr="00E42309" w:rsidRDefault="00CF3E7B" w:rsidP="00E42309">
      <w:pPr>
        <w:pStyle w:val="ListParagraph"/>
        <w:numPr>
          <w:ilvl w:val="0"/>
          <w:numId w:val="23"/>
        </w:numPr>
        <w:rPr>
          <w:rFonts w:eastAsiaTheme="minorEastAsia"/>
          <w:sz w:val="22"/>
          <w:lang w:val="en-US" w:eastAsia="zh-CN"/>
        </w:rPr>
      </w:pPr>
      <w:r w:rsidRPr="00E42309">
        <w:rPr>
          <w:rFonts w:eastAsiaTheme="minorEastAsia"/>
          <w:sz w:val="22"/>
          <w:lang w:val="en-US" w:eastAsia="zh-CN"/>
        </w:rPr>
        <w:t>Full calibration</w:t>
      </w:r>
    </w:p>
    <w:p w14:paraId="18778BD4" w14:textId="77777777" w:rsidR="00D70670" w:rsidRDefault="00D70670" w:rsidP="00FB0022">
      <w:pPr>
        <w:keepNext/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17534296" wp14:editId="08FB20E0">
            <wp:extent cx="2748810" cy="1271837"/>
            <wp:effectExtent l="0" t="0" r="0" b="5080"/>
            <wp:docPr id="2055369057" name="图片 2055369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629" cy="12782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Del="002F43F5">
        <w:rPr>
          <w:rFonts w:eastAsiaTheme="minorEastAsia"/>
          <w:noProof/>
          <w:lang w:val="en-US" w:eastAsia="zh-CN"/>
        </w:rPr>
        <w:t xml:space="preserve"> </w:t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708264E3" wp14:editId="20006035">
            <wp:extent cx="2793689" cy="1292602"/>
            <wp:effectExtent l="0" t="0" r="6985" b="3175"/>
            <wp:docPr id="2055369058" name="图片 2055369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966" cy="1303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167DEF55" wp14:editId="6BFE04A9">
            <wp:extent cx="2784992" cy="1288578"/>
            <wp:effectExtent l="0" t="0" r="0" b="6985"/>
            <wp:docPr id="2055369059" name="图片 2055369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693" cy="1300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72594BCF" wp14:editId="341D8309">
            <wp:extent cx="2824994" cy="1307087"/>
            <wp:effectExtent l="0" t="0" r="0" b="7620"/>
            <wp:docPr id="2055369060" name="图片 2055369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605" cy="1324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03E6C06F" wp14:editId="5551AF36">
            <wp:extent cx="2743200" cy="1269242"/>
            <wp:effectExtent l="0" t="0" r="0" b="7620"/>
            <wp:docPr id="2055369061" name="图片 2055369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030" cy="1276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69721CBC" wp14:editId="0369C04C">
            <wp:extent cx="2861369" cy="1323917"/>
            <wp:effectExtent l="0" t="0" r="0" b="0"/>
            <wp:docPr id="2055369062" name="图片 2055369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478" cy="133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3C116B" w14:textId="04C4AF90" w:rsidR="00D70670" w:rsidRPr="00D70670" w:rsidRDefault="00D70670" w:rsidP="00FB002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6</w:t>
      </w:r>
      <w:r>
        <w:fldChar w:fldCharType="end"/>
      </w:r>
      <w:r>
        <w:t xml:space="preserve"> full calibration for TRP-</w:t>
      </w:r>
      <w:r w:rsidRPr="00ED57C0">
        <w:t xml:space="preserve"> </w:t>
      </w:r>
      <w:r>
        <w:t>pedestrian UT, ISD=500m</w:t>
      </w:r>
    </w:p>
    <w:p w14:paraId="7AC8633E" w14:textId="031F2AA3" w:rsidR="00CF3E7B" w:rsidRPr="00CF3E7B" w:rsidRDefault="00CF3E7B">
      <w:pPr>
        <w:rPr>
          <w:rFonts w:eastAsiaTheme="minorEastAsia"/>
          <w:lang w:val="en-US" w:eastAsia="zh-CN"/>
        </w:rPr>
      </w:pPr>
    </w:p>
    <w:p w14:paraId="44202A9D" w14:textId="2278C9F9" w:rsidR="0086631C" w:rsidRPr="0086631C" w:rsidRDefault="00B30525" w:rsidP="006E1F2B">
      <w:pPr>
        <w:pStyle w:val="Heading3"/>
        <w:numPr>
          <w:ilvl w:val="2"/>
          <w:numId w:val="21"/>
        </w:numPr>
        <w:ind w:right="200"/>
      </w:pPr>
      <w:r>
        <w:t>ISD=500m for FR1 TRP – RSU type UT</w:t>
      </w:r>
    </w:p>
    <w:p w14:paraId="7191A9E7" w14:textId="2AB553C3" w:rsidR="0086631C" w:rsidRPr="00E42309" w:rsidRDefault="00BD7990" w:rsidP="00E42309">
      <w:pPr>
        <w:pStyle w:val="ListParagraph"/>
        <w:numPr>
          <w:ilvl w:val="0"/>
          <w:numId w:val="24"/>
        </w:numPr>
        <w:rPr>
          <w:rFonts w:eastAsiaTheme="minorEastAsia"/>
          <w:sz w:val="22"/>
          <w:lang w:val="en-US" w:eastAsia="zh-CN"/>
        </w:rPr>
      </w:pPr>
      <w:r w:rsidRPr="00E42309">
        <w:rPr>
          <w:rFonts w:eastAsiaTheme="minorEastAsia"/>
          <w:sz w:val="22"/>
          <w:lang w:val="en-US" w:eastAsia="zh-CN"/>
        </w:rPr>
        <w:t>Large scale</w:t>
      </w:r>
    </w:p>
    <w:p w14:paraId="4ABDD617" w14:textId="77777777" w:rsidR="00F61831" w:rsidRDefault="005442B4" w:rsidP="00FB0022">
      <w:pPr>
        <w:keepNext/>
        <w:jc w:val="center"/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4C246ABE" wp14:editId="650DD086">
            <wp:extent cx="2907052" cy="1666131"/>
            <wp:effectExtent l="0" t="0" r="762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508" cy="16698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C0B62A" w14:textId="5DB367C9" w:rsidR="00BD7990" w:rsidRPr="00FB0022" w:rsidRDefault="00F61831" w:rsidP="00FB002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large scale coupling loss for TRP-</w:t>
      </w:r>
      <w:r w:rsidRPr="00ED57C0">
        <w:t xml:space="preserve"> </w:t>
      </w:r>
      <w:r>
        <w:t>RSUUT, ISD=500m</w:t>
      </w:r>
    </w:p>
    <w:p w14:paraId="6F2FFBE3" w14:textId="779C1CD3" w:rsidR="00095B12" w:rsidRPr="00E42309" w:rsidRDefault="00095B12" w:rsidP="00E42309">
      <w:pPr>
        <w:pStyle w:val="ListParagraph"/>
        <w:numPr>
          <w:ilvl w:val="0"/>
          <w:numId w:val="25"/>
        </w:numPr>
        <w:rPr>
          <w:rFonts w:eastAsiaTheme="minorEastAsia"/>
          <w:sz w:val="22"/>
          <w:szCs w:val="22"/>
          <w:lang w:val="en-US" w:eastAsia="zh-CN"/>
        </w:rPr>
      </w:pPr>
      <w:r w:rsidRPr="00E42309">
        <w:rPr>
          <w:rFonts w:eastAsiaTheme="minorEastAsia"/>
          <w:sz w:val="22"/>
          <w:szCs w:val="22"/>
          <w:lang w:val="en-US" w:eastAsia="zh-CN"/>
        </w:rPr>
        <w:t>Full calibration</w:t>
      </w:r>
    </w:p>
    <w:p w14:paraId="62C2AFA4" w14:textId="77777777" w:rsidR="00F61831" w:rsidRDefault="00F61831" w:rsidP="00FB0022">
      <w:pPr>
        <w:keepNext/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02F4D4C0" wp14:editId="4DB38EDE">
            <wp:extent cx="3012471" cy="1393830"/>
            <wp:effectExtent l="0" t="0" r="0" b="0"/>
            <wp:docPr id="2055369063" name="图片 2055369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927" cy="1396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62FE0DA7" wp14:editId="7644B14B">
            <wp:extent cx="3012440" cy="1393816"/>
            <wp:effectExtent l="0" t="0" r="0" b="0"/>
            <wp:docPr id="2055369064" name="图片 2055369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650" cy="1399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614C53A7" wp14:editId="2143C774">
            <wp:extent cx="3012471" cy="1393830"/>
            <wp:effectExtent l="0" t="0" r="0" b="0"/>
            <wp:docPr id="2055369065" name="图片 2055369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33" cy="1398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5F71D695" wp14:editId="60B6EABB">
            <wp:extent cx="3012440" cy="1393816"/>
            <wp:effectExtent l="0" t="0" r="0" b="0"/>
            <wp:docPr id="2055369066" name="图片 2055369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345" cy="14025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4396487D" wp14:editId="3112EBB5">
            <wp:extent cx="3018081" cy="1396426"/>
            <wp:effectExtent l="0" t="0" r="0" b="0"/>
            <wp:docPr id="2055369067" name="图片 2055369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767" cy="1404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7908F6B6" wp14:editId="09707DFB">
            <wp:extent cx="3012471" cy="1393830"/>
            <wp:effectExtent l="0" t="0" r="0" b="0"/>
            <wp:docPr id="2055369068" name="图片 2055369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232" cy="14011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D91578" w14:textId="288FD698" w:rsidR="00F61831" w:rsidRDefault="00F61831" w:rsidP="00FB002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full calibration for TRP-</w:t>
      </w:r>
      <w:r w:rsidRPr="00ED57C0">
        <w:t xml:space="preserve"> </w:t>
      </w:r>
      <w:r>
        <w:t>RSU UT, ISD=500m</w:t>
      </w:r>
    </w:p>
    <w:p w14:paraId="78EC1BBC" w14:textId="77777777" w:rsidR="00BD7990" w:rsidRPr="0086631C" w:rsidRDefault="00BD7990" w:rsidP="0086631C">
      <w:pPr>
        <w:rPr>
          <w:rFonts w:eastAsiaTheme="minorEastAsia"/>
          <w:lang w:val="en-US" w:eastAsia="zh-CN"/>
        </w:rPr>
      </w:pPr>
    </w:p>
    <w:p w14:paraId="07326CF2" w14:textId="630DC762" w:rsidR="00B30525" w:rsidRDefault="00B30525" w:rsidP="006E1F2B">
      <w:pPr>
        <w:pStyle w:val="Heading3"/>
        <w:numPr>
          <w:ilvl w:val="2"/>
          <w:numId w:val="21"/>
        </w:numPr>
        <w:ind w:right="200"/>
      </w:pPr>
      <w:r>
        <w:t>ISD=250m for FR2 TRP - pedestrian UT</w:t>
      </w:r>
    </w:p>
    <w:p w14:paraId="052E4698" w14:textId="2A76132D" w:rsidR="00306337" w:rsidRDefault="00306337" w:rsidP="0086631C">
      <w:pPr>
        <w:pStyle w:val="ListParagraph"/>
        <w:numPr>
          <w:ilvl w:val="0"/>
          <w:numId w:val="20"/>
        </w:numPr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Large scale</w:t>
      </w:r>
    </w:p>
    <w:p w14:paraId="64EAAC69" w14:textId="0839A76A" w:rsidR="00F61831" w:rsidRDefault="005442B4" w:rsidP="00FB0022">
      <w:pPr>
        <w:keepNext/>
        <w:jc w:val="center"/>
      </w:pPr>
      <w:r>
        <w:rPr>
          <w:noProof/>
        </w:rPr>
        <w:drawing>
          <wp:inline distT="0" distB="0" distL="0" distR="0" wp14:anchorId="6F1DA837" wp14:editId="77F5ED89">
            <wp:extent cx="2712599" cy="1754803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366" cy="1757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410B2D" w14:textId="5BE9F769" w:rsidR="00306337" w:rsidRDefault="00F61831" w:rsidP="00FB0022">
      <w:pPr>
        <w:pStyle w:val="Caption"/>
        <w:jc w:val="center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>
        <w:t xml:space="preserve"> large scale coupling loss for TRP-</w:t>
      </w:r>
      <w:r w:rsidRPr="00ED57C0">
        <w:t xml:space="preserve"> </w:t>
      </w:r>
      <w:r>
        <w:t>pedestrian UT, ISD=250m</w:t>
      </w:r>
    </w:p>
    <w:p w14:paraId="3BF5DB06" w14:textId="2F5C5B7B" w:rsidR="0086631C" w:rsidRPr="00306337" w:rsidRDefault="0086631C" w:rsidP="0086631C">
      <w:pPr>
        <w:pStyle w:val="ListParagraph"/>
        <w:numPr>
          <w:ilvl w:val="0"/>
          <w:numId w:val="20"/>
        </w:numPr>
        <w:rPr>
          <w:rFonts w:eastAsiaTheme="minorEastAsia"/>
          <w:sz w:val="22"/>
          <w:lang w:val="en-US" w:eastAsia="zh-CN"/>
        </w:rPr>
      </w:pPr>
      <w:r w:rsidRPr="0086631C">
        <w:rPr>
          <w:rFonts w:eastAsiaTheme="minorEastAsia"/>
          <w:sz w:val="22"/>
          <w:lang w:val="en-US" w:eastAsia="zh-CN"/>
        </w:rPr>
        <w:t>Full calibration</w:t>
      </w:r>
    </w:p>
    <w:p w14:paraId="70E7C6AE" w14:textId="77777777" w:rsidR="00F61831" w:rsidRDefault="00F61831" w:rsidP="00FB0022">
      <w:pPr>
        <w:keepNext/>
      </w:pPr>
      <w:r>
        <w:rPr>
          <w:rFonts w:eastAsiaTheme="minorEastAsia"/>
          <w:noProof/>
          <w:sz w:val="22"/>
          <w:lang w:val="en-US" w:eastAsia="zh-CN"/>
        </w:rPr>
        <w:lastRenderedPageBreak/>
        <w:drawing>
          <wp:inline distT="0" distB="0" distL="0" distR="0" wp14:anchorId="1E7964C0" wp14:editId="72ED623E">
            <wp:extent cx="2950763" cy="1365278"/>
            <wp:effectExtent l="0" t="0" r="2540" b="6350"/>
            <wp:docPr id="2055369069" name="图片 2055369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996" cy="1375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2"/>
          <w:lang w:val="en-US" w:eastAsia="zh-CN"/>
        </w:rPr>
        <w:drawing>
          <wp:inline distT="0" distB="0" distL="0" distR="0" wp14:anchorId="523CBBF9" wp14:editId="353CF933">
            <wp:extent cx="2978813" cy="1378257"/>
            <wp:effectExtent l="0" t="0" r="0" b="0"/>
            <wp:docPr id="2055369070" name="图片 2055369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021" cy="138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Del="002F43F5">
        <w:rPr>
          <w:rFonts w:eastAsiaTheme="minorEastAsia"/>
          <w:noProof/>
          <w:sz w:val="22"/>
          <w:lang w:val="en-US" w:eastAsia="zh-CN"/>
        </w:rPr>
        <w:t xml:space="preserve"> </w:t>
      </w:r>
      <w:r>
        <w:rPr>
          <w:rFonts w:eastAsiaTheme="minorEastAsia"/>
          <w:noProof/>
          <w:sz w:val="22"/>
          <w:lang w:val="en-US" w:eastAsia="zh-CN"/>
        </w:rPr>
        <w:drawing>
          <wp:inline distT="0" distB="0" distL="0" distR="0" wp14:anchorId="4A6FC545" wp14:editId="0E333876">
            <wp:extent cx="2950210" cy="1365023"/>
            <wp:effectExtent l="0" t="0" r="2540" b="6985"/>
            <wp:docPr id="2055369071" name="图片 2055369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785" cy="1372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2"/>
          <w:lang w:val="en-US" w:eastAsia="zh-CN"/>
        </w:rPr>
        <w:drawing>
          <wp:inline distT="0" distB="0" distL="0" distR="0" wp14:anchorId="73496CC5" wp14:editId="61C05C14">
            <wp:extent cx="2978813" cy="1378257"/>
            <wp:effectExtent l="0" t="0" r="0" b="0"/>
            <wp:docPr id="2055369072" name="图片 2055369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221" cy="1396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2"/>
          <w:lang w:val="en-US" w:eastAsia="zh-CN"/>
        </w:rPr>
        <w:drawing>
          <wp:inline distT="0" distB="0" distL="0" distR="0" wp14:anchorId="76E3CD6A" wp14:editId="1CAE63E1">
            <wp:extent cx="2950763" cy="1365278"/>
            <wp:effectExtent l="0" t="0" r="2540" b="6350"/>
            <wp:docPr id="2055369073" name="图片 2055369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829" cy="13717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2"/>
          <w:lang w:val="en-US" w:eastAsia="zh-CN"/>
        </w:rPr>
        <w:drawing>
          <wp:inline distT="0" distB="0" distL="0" distR="0" wp14:anchorId="10B2D70E" wp14:editId="7E39D55E">
            <wp:extent cx="2950763" cy="1365278"/>
            <wp:effectExtent l="0" t="0" r="2540" b="6350"/>
            <wp:docPr id="2055369074" name="图片 2055369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03" cy="1368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BDF6ED" w14:textId="61411F1F" w:rsidR="00F61831" w:rsidRDefault="00F61831" w:rsidP="00FB002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  <w:r>
        <w:t xml:space="preserve"> full calibration for TRP-</w:t>
      </w:r>
      <w:r w:rsidRPr="00ED57C0">
        <w:t xml:space="preserve"> </w:t>
      </w:r>
      <w:r>
        <w:t>pedestrian UT, ISD=250m</w:t>
      </w:r>
    </w:p>
    <w:p w14:paraId="741A5943" w14:textId="12086CEA" w:rsidR="0086631C" w:rsidRPr="0086631C" w:rsidRDefault="0086631C" w:rsidP="0086631C">
      <w:pPr>
        <w:rPr>
          <w:rFonts w:eastAsiaTheme="minorEastAsia"/>
          <w:sz w:val="22"/>
          <w:lang w:val="en-US" w:eastAsia="zh-CN"/>
        </w:rPr>
      </w:pPr>
    </w:p>
    <w:p w14:paraId="211F25F8" w14:textId="5FBCA736" w:rsidR="004758A9" w:rsidRDefault="00E608B0" w:rsidP="006E1F2B">
      <w:pPr>
        <w:pStyle w:val="Heading2"/>
        <w:numPr>
          <w:ilvl w:val="1"/>
          <w:numId w:val="21"/>
        </w:numPr>
        <w:ind w:right="200"/>
      </w:pPr>
      <w:r>
        <w:t xml:space="preserve">Calibration results for EO type-2 </w:t>
      </w:r>
    </w:p>
    <w:p w14:paraId="6367B555" w14:textId="45C213CD" w:rsidR="0008248B" w:rsidRPr="0008248B" w:rsidRDefault="0008248B" w:rsidP="0008248B">
      <w:pPr>
        <w:rPr>
          <w:rFonts w:eastAsiaTheme="minorEastAsia"/>
          <w:sz w:val="22"/>
          <w:szCs w:val="22"/>
          <w:lang w:val="en-US" w:eastAsia="zh-CN"/>
        </w:rPr>
      </w:pPr>
      <w:r w:rsidRPr="0008248B">
        <w:rPr>
          <w:rFonts w:eastAsiaTheme="minorEastAsia"/>
          <w:sz w:val="22"/>
          <w:szCs w:val="22"/>
          <w:lang w:val="en-US" w:eastAsia="zh-CN"/>
        </w:rPr>
        <w:t xml:space="preserve">Simulation assumptions are </w:t>
      </w:r>
      <w:r w:rsidR="00F165C2">
        <w:rPr>
          <w:rFonts w:eastAsiaTheme="minorEastAsia"/>
          <w:sz w:val="22"/>
          <w:szCs w:val="22"/>
          <w:lang w:val="en-US" w:eastAsia="zh-CN"/>
        </w:rPr>
        <w:t xml:space="preserve">based on </w:t>
      </w:r>
      <w:r w:rsidRPr="0008248B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2E0611">
        <w:rPr>
          <w:lang w:val="en-US" w:eastAsia="zh-CN"/>
        </w:rPr>
        <w:t xml:space="preserve">endorsed </w:t>
      </w:r>
      <w:r w:rsidRPr="0008248B">
        <w:rPr>
          <w:rFonts w:eastAsiaTheme="minorEastAsia"/>
          <w:sz w:val="22"/>
          <w:szCs w:val="22"/>
          <w:lang w:val="en-US" w:eastAsia="zh-CN"/>
        </w:rPr>
        <w:t xml:space="preserve">Proposal </w:t>
      </w:r>
      <w:r>
        <w:rPr>
          <w:rFonts w:eastAsiaTheme="minorEastAsia"/>
          <w:sz w:val="22"/>
          <w:szCs w:val="22"/>
          <w:lang w:val="en-US" w:eastAsia="zh-CN"/>
        </w:rPr>
        <w:t>8</w:t>
      </w:r>
      <w:r w:rsidR="00482792">
        <w:rPr>
          <w:rFonts w:eastAsiaTheme="minorEastAsia"/>
          <w:sz w:val="22"/>
          <w:szCs w:val="22"/>
          <w:lang w:val="en-US" w:eastAsia="zh-CN"/>
        </w:rPr>
        <w:t>.</w:t>
      </w:r>
      <w:r>
        <w:rPr>
          <w:rFonts w:eastAsiaTheme="minorEastAsia"/>
          <w:sz w:val="22"/>
          <w:szCs w:val="22"/>
          <w:lang w:val="en-US" w:eastAsia="zh-CN"/>
        </w:rPr>
        <w:t>1</w:t>
      </w:r>
      <w:r w:rsidR="00482792">
        <w:rPr>
          <w:rFonts w:eastAsiaTheme="minorEastAsia"/>
          <w:sz w:val="22"/>
          <w:szCs w:val="22"/>
          <w:lang w:val="en-US" w:eastAsia="zh-CN"/>
        </w:rPr>
        <w:t>.</w:t>
      </w:r>
      <w:r>
        <w:rPr>
          <w:rFonts w:eastAsiaTheme="minorEastAsia"/>
          <w:sz w:val="22"/>
          <w:szCs w:val="22"/>
          <w:lang w:val="en-US" w:eastAsia="zh-CN"/>
        </w:rPr>
        <w:t>1</w:t>
      </w:r>
      <w:r w:rsidR="00482792">
        <w:rPr>
          <w:rFonts w:eastAsiaTheme="minorEastAsia"/>
          <w:sz w:val="22"/>
          <w:szCs w:val="22"/>
          <w:lang w:val="en-US" w:eastAsia="zh-CN"/>
        </w:rPr>
        <w:t>.</w:t>
      </w:r>
      <w:r>
        <w:rPr>
          <w:rFonts w:eastAsiaTheme="minorEastAsia"/>
          <w:sz w:val="22"/>
          <w:szCs w:val="22"/>
          <w:lang w:val="en-US" w:eastAsia="zh-CN"/>
        </w:rPr>
        <w:t>1</w:t>
      </w:r>
      <w:r w:rsidRPr="0008248B">
        <w:rPr>
          <w:rFonts w:eastAsiaTheme="minorEastAsia"/>
          <w:sz w:val="22"/>
          <w:szCs w:val="22"/>
          <w:lang w:val="en-US" w:eastAsia="zh-CN"/>
        </w:rPr>
        <w:t xml:space="preserve"> in the email discussion and the</w:t>
      </w:r>
      <w:r>
        <w:rPr>
          <w:rFonts w:eastAsiaTheme="minorEastAsia"/>
          <w:sz w:val="22"/>
          <w:szCs w:val="22"/>
          <w:lang w:val="en-US" w:eastAsia="zh-CN"/>
        </w:rPr>
        <w:t xml:space="preserve"> generation steps of the EO type-2 is </w:t>
      </w:r>
      <w:r w:rsidR="0053189B">
        <w:rPr>
          <w:rFonts w:eastAsiaTheme="minorEastAsia"/>
          <w:sz w:val="22"/>
          <w:szCs w:val="22"/>
          <w:lang w:val="en-US" w:eastAsia="zh-CN"/>
        </w:rPr>
        <w:t>based on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08248B">
        <w:rPr>
          <w:rFonts w:eastAsiaTheme="minorEastAsia"/>
          <w:sz w:val="22"/>
          <w:szCs w:val="22"/>
          <w:lang w:val="en-US" w:eastAsia="zh-CN"/>
        </w:rPr>
        <w:t>R1-2502208</w:t>
      </w:r>
      <w:r w:rsidR="0071165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F31A3">
        <w:rPr>
          <w:rFonts w:eastAsiaTheme="minorEastAsia"/>
          <w:sz w:val="22"/>
          <w:szCs w:val="22"/>
          <w:lang w:val="en-US" w:eastAsia="zh-CN"/>
        </w:rPr>
        <w:fldChar w:fldCharType="begin"/>
      </w:r>
      <w:r w:rsidR="004F31A3">
        <w:rPr>
          <w:rFonts w:eastAsiaTheme="minorEastAsia"/>
          <w:sz w:val="22"/>
          <w:szCs w:val="22"/>
          <w:lang w:val="en-US" w:eastAsia="zh-CN"/>
        </w:rPr>
        <w:instrText xml:space="preserve"> REF _Ref197075323 \r \h </w:instrText>
      </w:r>
      <w:r w:rsidR="004F31A3">
        <w:rPr>
          <w:rFonts w:eastAsiaTheme="minorEastAsia"/>
          <w:sz w:val="22"/>
          <w:szCs w:val="22"/>
          <w:lang w:val="en-US" w:eastAsia="zh-CN"/>
        </w:rPr>
      </w:r>
      <w:r w:rsidR="004F31A3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4F31A3">
        <w:rPr>
          <w:rFonts w:eastAsiaTheme="minorEastAsia"/>
          <w:sz w:val="22"/>
          <w:szCs w:val="22"/>
          <w:lang w:val="en-US" w:eastAsia="zh-CN"/>
        </w:rPr>
        <w:t>[2]</w:t>
      </w:r>
      <w:r w:rsidR="004F31A3">
        <w:rPr>
          <w:rFonts w:eastAsiaTheme="minorEastAsia"/>
          <w:sz w:val="22"/>
          <w:szCs w:val="22"/>
          <w:lang w:val="en-US" w:eastAsia="zh-CN"/>
        </w:rPr>
        <w:fldChar w:fldCharType="end"/>
      </w:r>
      <w:r w:rsidRPr="0008248B">
        <w:rPr>
          <w:rFonts w:eastAsiaTheme="minorEastAsia"/>
          <w:sz w:val="22"/>
          <w:szCs w:val="22"/>
          <w:lang w:val="en-US" w:eastAsia="zh-CN"/>
        </w:rPr>
        <w:t>.</w:t>
      </w:r>
    </w:p>
    <w:p w14:paraId="306C3AD2" w14:textId="54F01D89" w:rsidR="00E608B0" w:rsidRDefault="00577B94" w:rsidP="00E608B0">
      <w:pPr>
        <w:pStyle w:val="Heading3"/>
        <w:numPr>
          <w:ilvl w:val="0"/>
          <w:numId w:val="0"/>
        </w:numPr>
        <w:ind w:right="200"/>
      </w:pPr>
      <w:r>
        <w:t>2</w:t>
      </w:r>
      <w:r w:rsidR="00E608B0">
        <w:t>.</w:t>
      </w:r>
      <w:r>
        <w:t>3</w:t>
      </w:r>
      <w:r w:rsidR="00E608B0">
        <w:t xml:space="preserve">.1 </w:t>
      </w:r>
      <w:r w:rsidR="00862D08">
        <w:t>ISD</w:t>
      </w:r>
      <w:r w:rsidR="00374BE1">
        <w:t xml:space="preserve"> </w:t>
      </w:r>
      <w:r w:rsidR="00862D08">
        <w:rPr>
          <w:rFonts w:hint="eastAsia"/>
        </w:rPr>
        <w:t>=</w:t>
      </w:r>
      <w:r w:rsidR="00374BE1">
        <w:t xml:space="preserve"> </w:t>
      </w:r>
      <w:r w:rsidR="00862D08">
        <w:t>500m</w:t>
      </w:r>
      <w:r w:rsidR="00306337">
        <w:t>,</w:t>
      </w:r>
      <w:r w:rsidR="00862D08">
        <w:t xml:space="preserve"> FR1</w:t>
      </w:r>
      <w:r w:rsidR="00306337">
        <w:t>,</w:t>
      </w:r>
      <w:r w:rsidR="00053018">
        <w:t xml:space="preserve"> </w:t>
      </w:r>
      <w:r w:rsidR="00053018" w:rsidRPr="00E608B0">
        <w:t>TRP to pedestrian UT</w:t>
      </w:r>
    </w:p>
    <w:p w14:paraId="20911EE3" w14:textId="2BECA4A4" w:rsidR="00880B1A" w:rsidRDefault="00880978" w:rsidP="00880B1A">
      <w:pPr>
        <w:pStyle w:val="B10"/>
      </w:pPr>
      <w:r>
        <w:rPr>
          <w:noProof/>
        </w:rPr>
        <w:drawing>
          <wp:inline distT="0" distB="0" distL="0" distR="0" wp14:anchorId="54894D8A" wp14:editId="763CF119">
            <wp:extent cx="3015276" cy="1395127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251" cy="141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4871">
        <w:rPr>
          <w:noProof/>
        </w:rPr>
        <w:drawing>
          <wp:inline distT="0" distB="0" distL="0" distR="0" wp14:anchorId="3C89F662" wp14:editId="67C1698B">
            <wp:extent cx="3093904" cy="1431508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526" cy="14544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408030A" wp14:editId="093A58BA">
            <wp:extent cx="3007478" cy="1391520"/>
            <wp:effectExtent l="0" t="0" r="254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500" cy="1398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2600FF8" wp14:editId="67B8DD5E">
            <wp:extent cx="3076189" cy="1423311"/>
            <wp:effectExtent l="0" t="0" r="0" b="571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472" cy="1433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6C5794" w14:textId="3CBC9FFA" w:rsidR="00A94270" w:rsidRDefault="00880978" w:rsidP="00880B1A">
      <w:pPr>
        <w:pStyle w:val="B10"/>
      </w:pPr>
      <w:r>
        <w:rPr>
          <w:noProof/>
        </w:rPr>
        <w:lastRenderedPageBreak/>
        <w:drawing>
          <wp:inline distT="0" distB="0" distL="0" distR="0" wp14:anchorId="03EAEF4F" wp14:editId="7D8C2475">
            <wp:extent cx="3044477" cy="1408640"/>
            <wp:effectExtent l="0" t="0" r="3810" b="127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651" cy="14212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4871">
        <w:rPr>
          <w:noProof/>
        </w:rPr>
        <w:drawing>
          <wp:inline distT="0" distB="0" distL="0" distR="0" wp14:anchorId="70A972E1" wp14:editId="25C71719">
            <wp:extent cx="2991621" cy="1384183"/>
            <wp:effectExtent l="0" t="0" r="0" b="698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584" cy="139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3DF036" w14:textId="2B521682" w:rsidR="00880B1A" w:rsidRDefault="00880B1A" w:rsidP="00880B1A">
      <w:pPr>
        <w:pStyle w:val="Caption"/>
        <w:jc w:val="center"/>
        <w:rPr>
          <w:rFonts w:eastAsiaTheme="minorEastAsia"/>
          <w:b/>
          <w:bCs/>
          <w:sz w:val="22"/>
          <w:szCs w:val="32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11</w:t>
      </w:r>
      <w:r>
        <w:fldChar w:fldCharType="end"/>
      </w:r>
      <w:r>
        <w:t xml:space="preserve"> calibration results for EO type-2 in TRP-pedestrian UT mode for vehicle sensing</w:t>
      </w:r>
    </w:p>
    <w:p w14:paraId="00F66061" w14:textId="77777777" w:rsidR="00880B1A" w:rsidRDefault="00880B1A">
      <w:pPr>
        <w:rPr>
          <w:rFonts w:eastAsiaTheme="minorEastAsia"/>
          <w:b/>
          <w:bCs/>
          <w:sz w:val="22"/>
          <w:szCs w:val="32"/>
          <w:lang w:val="en-US" w:eastAsia="zh-CN"/>
        </w:rPr>
      </w:pPr>
    </w:p>
    <w:p w14:paraId="018A9007" w14:textId="6574A154" w:rsidR="00E608B0" w:rsidRDefault="00577B94" w:rsidP="001A70F7">
      <w:pPr>
        <w:pStyle w:val="Heading3"/>
        <w:numPr>
          <w:ilvl w:val="0"/>
          <w:numId w:val="0"/>
        </w:numPr>
        <w:ind w:right="200"/>
      </w:pPr>
      <w:r>
        <w:t>2</w:t>
      </w:r>
      <w:r w:rsidR="00E608B0">
        <w:t>.</w:t>
      </w:r>
      <w:r>
        <w:t>3</w:t>
      </w:r>
      <w:r w:rsidR="00E608B0">
        <w:t xml:space="preserve">.2 </w:t>
      </w:r>
      <w:r w:rsidR="00862D08">
        <w:t>ISD = 500m</w:t>
      </w:r>
      <w:r w:rsidR="00306337">
        <w:t xml:space="preserve">, </w:t>
      </w:r>
      <w:r w:rsidR="00862D08">
        <w:t>FR1</w:t>
      </w:r>
      <w:r w:rsidR="00306337">
        <w:t>,</w:t>
      </w:r>
      <w:r w:rsidR="00374BE1">
        <w:t xml:space="preserve"> </w:t>
      </w:r>
      <w:r w:rsidR="00374BE1" w:rsidRPr="00E608B0">
        <w:t xml:space="preserve">TRP to </w:t>
      </w:r>
      <w:r w:rsidR="00374BE1">
        <w:t>RSU type</w:t>
      </w:r>
      <w:r w:rsidR="00374BE1" w:rsidRPr="00E608B0">
        <w:t xml:space="preserve"> UT</w:t>
      </w:r>
    </w:p>
    <w:p w14:paraId="2FE7DDB0" w14:textId="5B17263A" w:rsidR="00080DAE" w:rsidRPr="00111473" w:rsidRDefault="00C14FB6" w:rsidP="00111473">
      <w:pPr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47687C1D" wp14:editId="044EC0AC">
            <wp:extent cx="2959908" cy="1369510"/>
            <wp:effectExtent l="0" t="0" r="0" b="254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390" cy="1377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6A174699" wp14:editId="0182C6E4">
            <wp:extent cx="3007478" cy="1391520"/>
            <wp:effectExtent l="0" t="0" r="2540" b="0"/>
            <wp:docPr id="2055369034" name="图片 2055369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20" cy="1398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1EF14705" wp14:editId="093DFD16">
            <wp:extent cx="2970479" cy="1374401"/>
            <wp:effectExtent l="0" t="0" r="1905" b="0"/>
            <wp:docPr id="2055369035" name="图片 2055369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267" cy="138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29BFFFC5" wp14:editId="6D55DC1C">
            <wp:extent cx="2975764" cy="1376846"/>
            <wp:effectExtent l="0" t="0" r="0" b="0"/>
            <wp:docPr id="2055369036" name="图片 2055369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02" cy="1385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4F7CFB95" wp14:editId="029A13FB">
            <wp:extent cx="2959908" cy="1369510"/>
            <wp:effectExtent l="0" t="0" r="0" b="2540"/>
            <wp:docPr id="2055369037" name="图片 2055369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148" cy="1386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400F7897" wp14:editId="7BF791C1">
            <wp:extent cx="3004407" cy="1390099"/>
            <wp:effectExtent l="0" t="0" r="5715" b="635"/>
            <wp:docPr id="2055369038" name="图片 2055369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561" cy="1405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0EDA58" w14:textId="222277A2" w:rsidR="00080DAE" w:rsidRDefault="00080DAE" w:rsidP="00080DAE">
      <w:pPr>
        <w:pStyle w:val="Caption"/>
        <w:jc w:val="center"/>
        <w:rPr>
          <w:rFonts w:eastAsiaTheme="minorEastAsia"/>
          <w:b/>
          <w:bCs/>
          <w:sz w:val="22"/>
          <w:szCs w:val="32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12</w:t>
      </w:r>
      <w:r>
        <w:fldChar w:fldCharType="end"/>
      </w:r>
      <w:r>
        <w:t xml:space="preserve"> calibration results for EO type-2 in TRP-RSU type UT mode for vehicle sensing</w:t>
      </w:r>
    </w:p>
    <w:p w14:paraId="5D938571" w14:textId="6F601B3A" w:rsidR="00862D08" w:rsidRDefault="00577B94" w:rsidP="00862D08">
      <w:pPr>
        <w:pStyle w:val="Heading3"/>
        <w:numPr>
          <w:ilvl w:val="0"/>
          <w:numId w:val="0"/>
        </w:numPr>
        <w:ind w:right="200"/>
      </w:pPr>
      <w:r>
        <w:lastRenderedPageBreak/>
        <w:t>2</w:t>
      </w:r>
      <w:r w:rsidR="00862D08">
        <w:t>.</w:t>
      </w:r>
      <w:r>
        <w:t>3</w:t>
      </w:r>
      <w:r w:rsidR="00862D08">
        <w:t>.</w:t>
      </w:r>
      <w:r>
        <w:t>3</w:t>
      </w:r>
      <w:r w:rsidR="00862D08">
        <w:t xml:space="preserve"> ISD = 250m for FR</w:t>
      </w:r>
      <w:r w:rsidR="007C5FE9">
        <w:t xml:space="preserve">2 </w:t>
      </w:r>
      <w:r w:rsidR="007C5FE9" w:rsidRPr="00E608B0">
        <w:t xml:space="preserve">TRP to </w:t>
      </w:r>
      <w:r w:rsidR="007C5FE9">
        <w:t xml:space="preserve">pedestrian </w:t>
      </w:r>
      <w:r w:rsidR="007C5FE9" w:rsidRPr="00E608B0">
        <w:t>UT</w:t>
      </w:r>
    </w:p>
    <w:p w14:paraId="5BA4F47D" w14:textId="1F543F4C" w:rsidR="0055682B" w:rsidRDefault="00F139A8" w:rsidP="00FB0022">
      <w:pPr>
        <w:pStyle w:val="Caption"/>
        <w:keepNext/>
      </w:pPr>
      <w:r w:rsidRPr="00F139A8">
        <w:rPr>
          <w:noProof/>
        </w:rPr>
        <w:t xml:space="preserve"> </w:t>
      </w:r>
      <w:r w:rsidR="0055682B">
        <w:rPr>
          <w:noProof/>
        </w:rPr>
        <w:drawing>
          <wp:inline distT="0" distB="0" distL="0" distR="0" wp14:anchorId="52DD9474" wp14:editId="554C5B18">
            <wp:extent cx="2996906" cy="1386628"/>
            <wp:effectExtent l="0" t="0" r="0" b="4445"/>
            <wp:docPr id="2055369039" name="图片 2055369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111" cy="1401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82B">
        <w:rPr>
          <w:noProof/>
        </w:rPr>
        <w:drawing>
          <wp:inline distT="0" distB="0" distL="0" distR="0" wp14:anchorId="2EAD8631" wp14:editId="2616B610">
            <wp:extent cx="3018048" cy="1396411"/>
            <wp:effectExtent l="0" t="0" r="0" b="0"/>
            <wp:docPr id="2055369040" name="图片 2055369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334" cy="1409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82B">
        <w:rPr>
          <w:noProof/>
        </w:rPr>
        <w:drawing>
          <wp:inline distT="0" distB="0" distL="0" distR="0" wp14:anchorId="1FA41F85" wp14:editId="15A358E4">
            <wp:extent cx="3028620" cy="1401302"/>
            <wp:effectExtent l="0" t="0" r="635" b="8890"/>
            <wp:docPr id="2055369041" name="图片 2055369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180" cy="1409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82B">
        <w:rPr>
          <w:noProof/>
        </w:rPr>
        <w:drawing>
          <wp:inline distT="0" distB="0" distL="0" distR="0" wp14:anchorId="7F792BC3" wp14:editId="1F19AA6B">
            <wp:extent cx="3044477" cy="1408639"/>
            <wp:effectExtent l="0" t="0" r="3810" b="1270"/>
            <wp:docPr id="2055369042" name="图片 2055369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877" cy="141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82B">
        <w:rPr>
          <w:noProof/>
        </w:rPr>
        <w:drawing>
          <wp:inline distT="0" distB="0" distL="0" distR="0" wp14:anchorId="1412E91F" wp14:editId="75F3FA31">
            <wp:extent cx="3028279" cy="1401144"/>
            <wp:effectExtent l="0" t="0" r="1270" b="8890"/>
            <wp:docPr id="2055369043" name="图片 2055369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417" cy="1405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82B">
        <w:rPr>
          <w:noProof/>
        </w:rPr>
        <w:drawing>
          <wp:inline distT="0" distB="0" distL="0" distR="0" wp14:anchorId="7774A023" wp14:editId="211B3978">
            <wp:extent cx="3049762" cy="1411084"/>
            <wp:effectExtent l="0" t="0" r="0" b="0"/>
            <wp:docPr id="2055369044" name="图片 2055369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198" cy="14191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DB5981" w14:textId="7E0CF7FC" w:rsidR="00880B1A" w:rsidRPr="00FB0022" w:rsidRDefault="0055682B" w:rsidP="00FB0022">
      <w:pPr>
        <w:pStyle w:val="Caption"/>
        <w:jc w:val="center"/>
        <w:rPr>
          <w:rFonts w:eastAsiaTheme="minorEastAsia"/>
          <w:b/>
          <w:bCs/>
          <w:sz w:val="22"/>
          <w:szCs w:val="32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13</w:t>
      </w:r>
      <w:r>
        <w:fldChar w:fldCharType="end"/>
      </w:r>
      <w:r>
        <w:t xml:space="preserve"> calibration results for EO type-2 in TRP- pedestrian UT mode for vehicle sensing</w:t>
      </w:r>
    </w:p>
    <w:p w14:paraId="4E7784D2" w14:textId="575D915C" w:rsidR="00F139A8" w:rsidRDefault="00F139A8" w:rsidP="00F139A8">
      <w:pPr>
        <w:rPr>
          <w:lang w:val="en-US"/>
        </w:rPr>
      </w:pPr>
    </w:p>
    <w:p w14:paraId="5117C7DD" w14:textId="1BFF0DE6" w:rsidR="00E608B0" w:rsidRDefault="00E608B0" w:rsidP="006E1F2B">
      <w:pPr>
        <w:pStyle w:val="Heading2"/>
        <w:numPr>
          <w:ilvl w:val="1"/>
          <w:numId w:val="21"/>
        </w:numPr>
        <w:ind w:right="200"/>
      </w:pPr>
      <w:r>
        <w:t>Calibration results for spatial consistency</w:t>
      </w:r>
    </w:p>
    <w:p w14:paraId="439B3E37" w14:textId="12B3FECF" w:rsidR="005056A5" w:rsidRPr="00FD75EA" w:rsidRDefault="00FD75EA" w:rsidP="00FD75EA">
      <w:pPr>
        <w:pStyle w:val="B10"/>
        <w:rPr>
          <w:lang w:val="en-US" w:eastAsia="zh-CN"/>
        </w:rPr>
      </w:pPr>
      <w:r w:rsidRPr="00FD75EA">
        <w:rPr>
          <w:lang w:val="en-US" w:eastAsia="zh-CN"/>
        </w:rPr>
        <w:t xml:space="preserve">Simulation assumptions are </w:t>
      </w:r>
      <w:r w:rsidR="00711654">
        <w:rPr>
          <w:lang w:val="en-US" w:eastAsia="zh-CN"/>
        </w:rPr>
        <w:t xml:space="preserve">based on </w:t>
      </w:r>
      <w:r w:rsidRPr="00FD75EA">
        <w:rPr>
          <w:lang w:val="en-US" w:eastAsia="zh-CN"/>
        </w:rPr>
        <w:t xml:space="preserve">the </w:t>
      </w:r>
      <w:r w:rsidR="002E0611">
        <w:rPr>
          <w:lang w:val="en-US" w:eastAsia="zh-CN"/>
        </w:rPr>
        <w:t xml:space="preserve">endorsed </w:t>
      </w:r>
      <w:r w:rsidRPr="00FD75EA">
        <w:rPr>
          <w:lang w:val="en-US" w:eastAsia="zh-CN"/>
        </w:rPr>
        <w:t>Proposal 8-1-</w:t>
      </w:r>
      <w:r>
        <w:rPr>
          <w:lang w:val="en-US" w:eastAsia="zh-CN"/>
        </w:rPr>
        <w:t>2</w:t>
      </w:r>
      <w:r w:rsidRPr="00FD75EA">
        <w:rPr>
          <w:lang w:val="en-US" w:eastAsia="zh-CN"/>
        </w:rPr>
        <w:t xml:space="preserve"> in the email discussion.</w:t>
      </w:r>
    </w:p>
    <w:p w14:paraId="091E3828" w14:textId="0EDCFA3C" w:rsidR="00306337" w:rsidRDefault="005442B4" w:rsidP="00FB0022">
      <w:pPr>
        <w:jc w:val="center"/>
        <w:rPr>
          <w:rFonts w:eastAsiaTheme="minorEastAsia"/>
          <w:i/>
          <w:lang w:val="en-US" w:eastAsia="zh-CN"/>
        </w:rPr>
      </w:pPr>
      <w:r>
        <w:rPr>
          <w:rFonts w:eastAsiaTheme="minorEastAsia"/>
          <w:i/>
          <w:noProof/>
          <w:lang w:val="en-US" w:eastAsia="zh-CN"/>
        </w:rPr>
        <w:drawing>
          <wp:inline distT="0" distB="0" distL="0" distR="0" wp14:anchorId="1520F6FD" wp14:editId="7EC25A59">
            <wp:extent cx="3382752" cy="1720948"/>
            <wp:effectExtent l="0" t="0" r="825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325" cy="1724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775168" w14:textId="77777777" w:rsidR="005442B4" w:rsidRDefault="005442B4" w:rsidP="00FB0022">
      <w:pPr>
        <w:keepNext/>
        <w:jc w:val="center"/>
      </w:pPr>
      <w:r>
        <w:rPr>
          <w:rFonts w:eastAsiaTheme="minorEastAsia"/>
          <w:i/>
          <w:noProof/>
          <w:lang w:val="en-US" w:eastAsia="zh-CN"/>
        </w:rPr>
        <w:lastRenderedPageBreak/>
        <w:drawing>
          <wp:inline distT="0" distB="0" distL="0" distR="0" wp14:anchorId="659E0989" wp14:editId="52E584A8">
            <wp:extent cx="3404233" cy="1575093"/>
            <wp:effectExtent l="0" t="0" r="6350" b="635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260" cy="15838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1F85EB" w14:textId="757DB405" w:rsidR="005442B4" w:rsidRDefault="005442B4" w:rsidP="00FB0022">
      <w:pPr>
        <w:pStyle w:val="Caption"/>
        <w:jc w:val="center"/>
        <w:rPr>
          <w:rFonts w:eastAsiaTheme="minorEastAsia"/>
          <w:i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1831">
        <w:rPr>
          <w:noProof/>
        </w:rPr>
        <w:t>14</w:t>
      </w:r>
      <w:r>
        <w:fldChar w:fldCharType="end"/>
      </w:r>
      <w:r>
        <w:t xml:space="preserve"> spatial consistency calibration results for delay and </w:t>
      </w:r>
      <w:proofErr w:type="spellStart"/>
      <w:r>
        <w:t>AoA</w:t>
      </w:r>
      <w:proofErr w:type="spellEnd"/>
    </w:p>
    <w:p w14:paraId="0602B23B" w14:textId="6D1D493E" w:rsidR="00F20487" w:rsidRPr="001A70F7" w:rsidRDefault="00F20487" w:rsidP="001A70F7">
      <w:pPr>
        <w:tabs>
          <w:tab w:val="left" w:pos="0"/>
        </w:tabs>
        <w:rPr>
          <w:rFonts w:eastAsia="DengXian"/>
          <w:b/>
          <w:i/>
          <w:sz w:val="22"/>
          <w:lang w:eastAsia="zh-CN"/>
        </w:rPr>
      </w:pPr>
    </w:p>
    <w:p w14:paraId="7B15DF90" w14:textId="74659EE4" w:rsidR="00B24816" w:rsidRPr="00E01105" w:rsidRDefault="00F20487" w:rsidP="00CE40B2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</w:rPr>
      </w:pPr>
      <w:r w:rsidRPr="00CE40B2">
        <w:rPr>
          <w:rFonts w:ascii="Times New Roman" w:eastAsiaTheme="minorEastAsia" w:hAnsi="Times New Roman"/>
          <w:sz w:val="28"/>
        </w:rPr>
        <w:t xml:space="preserve"> </w:t>
      </w:r>
      <w:r w:rsidR="00B24816" w:rsidRPr="00E01105">
        <w:rPr>
          <w:rFonts w:ascii="Times New Roman" w:eastAsiaTheme="minorEastAsia" w:hAnsi="Times New Roman"/>
          <w:sz w:val="28"/>
        </w:rPr>
        <w:t>Conclusions</w:t>
      </w:r>
    </w:p>
    <w:p w14:paraId="18C13ECF" w14:textId="2510EE9A" w:rsidR="008F7619" w:rsidRDefault="0042705F" w:rsidP="00207205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calibration results are provided for </w:t>
      </w:r>
      <w:r w:rsidR="004F530A">
        <w:rPr>
          <w:rFonts w:eastAsiaTheme="minorEastAsia"/>
          <w:sz w:val="22"/>
          <w:szCs w:val="22"/>
          <w:lang w:val="en-US" w:eastAsia="zh-CN"/>
        </w:rPr>
        <w:t xml:space="preserve">sensing </w:t>
      </w:r>
      <w:r>
        <w:rPr>
          <w:rFonts w:eastAsiaTheme="minorEastAsia"/>
          <w:sz w:val="22"/>
          <w:szCs w:val="22"/>
          <w:lang w:val="en-US" w:eastAsia="zh-CN"/>
        </w:rPr>
        <w:t xml:space="preserve">UAV, </w:t>
      </w:r>
      <w:r w:rsidR="004F530A">
        <w:rPr>
          <w:rFonts w:eastAsiaTheme="minorEastAsia"/>
          <w:sz w:val="22"/>
          <w:szCs w:val="22"/>
          <w:lang w:val="en-US" w:eastAsia="zh-CN"/>
        </w:rPr>
        <w:t xml:space="preserve">vehicle in urban grid with and without </w:t>
      </w:r>
      <w:r>
        <w:rPr>
          <w:rFonts w:eastAsiaTheme="minorEastAsia"/>
          <w:sz w:val="22"/>
          <w:szCs w:val="22"/>
          <w:lang w:val="en-US" w:eastAsia="zh-CN"/>
        </w:rPr>
        <w:t>EO type-2 and spatial consistency</w:t>
      </w:r>
      <w:r w:rsidR="00024961">
        <w:rPr>
          <w:rFonts w:eastAsiaTheme="minorEastAsia"/>
          <w:sz w:val="22"/>
          <w:szCs w:val="22"/>
          <w:lang w:val="en-US" w:eastAsia="zh-CN"/>
        </w:rPr>
        <w:t xml:space="preserve"> based on the agreed simulation assumptions</w:t>
      </w:r>
      <w:r>
        <w:rPr>
          <w:rFonts w:eastAsiaTheme="minorEastAsia"/>
          <w:sz w:val="22"/>
          <w:szCs w:val="22"/>
          <w:lang w:val="en-US" w:eastAsia="zh-CN"/>
        </w:rPr>
        <w:t xml:space="preserve"> in this contribution</w:t>
      </w:r>
      <w:r w:rsidRPr="0042705F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B24816" w:rsidRPr="00E01105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03AE7016" w14:textId="5B0C2919" w:rsidR="009A54AB" w:rsidRDefault="00852FCE" w:rsidP="0042705F">
      <w:pPr>
        <w:jc w:val="both"/>
        <w:rPr>
          <w:rFonts w:eastAsiaTheme="minorEastAsia"/>
          <w:b/>
          <w:i/>
          <w:sz w:val="22"/>
          <w:lang w:eastAsia="zh-CN"/>
        </w:rPr>
      </w:pPr>
      <w:r>
        <w:rPr>
          <w:rFonts w:eastAsiaTheme="minorEastAsia"/>
          <w:b/>
          <w:i/>
          <w:sz w:val="22"/>
          <w:u w:val="single"/>
          <w:lang w:eastAsia="zh-CN"/>
        </w:rPr>
        <w:t>P</w:t>
      </w:r>
      <w:r w:rsidRPr="00FB0022">
        <w:rPr>
          <w:rFonts w:eastAsiaTheme="minorEastAsia"/>
          <w:b/>
          <w:i/>
          <w:sz w:val="22"/>
          <w:u w:val="single"/>
          <w:lang w:eastAsia="zh-CN"/>
        </w:rPr>
        <w:t>roposal</w:t>
      </w:r>
      <w:r>
        <w:rPr>
          <w:rFonts w:eastAsiaTheme="minorEastAsia"/>
          <w:b/>
          <w:i/>
          <w:sz w:val="22"/>
          <w:lang w:eastAsia="zh-CN"/>
        </w:rPr>
        <w:t xml:space="preserve">: Incorporate the </w:t>
      </w:r>
      <w:r w:rsidRPr="00852FCE">
        <w:rPr>
          <w:rFonts w:eastAsiaTheme="minorEastAsia"/>
          <w:b/>
          <w:i/>
          <w:sz w:val="22"/>
          <w:lang w:eastAsia="zh-CN"/>
        </w:rPr>
        <w:t>calibration results</w:t>
      </w:r>
      <w:r>
        <w:rPr>
          <w:rFonts w:eastAsiaTheme="minorEastAsia"/>
          <w:b/>
          <w:i/>
          <w:sz w:val="22"/>
          <w:lang w:eastAsia="zh-CN"/>
        </w:rPr>
        <w:t xml:space="preserve"> </w:t>
      </w:r>
      <w:r w:rsidRPr="00852FCE">
        <w:rPr>
          <w:rFonts w:eastAsiaTheme="minorEastAsia"/>
          <w:b/>
          <w:i/>
          <w:sz w:val="22"/>
          <w:lang w:eastAsia="zh-CN"/>
        </w:rPr>
        <w:t xml:space="preserve">for sensing UAV, vehicle in urban grid with and without EO type-2 and spatial consistency </w:t>
      </w:r>
      <w:r>
        <w:rPr>
          <w:rFonts w:eastAsiaTheme="minorEastAsia"/>
          <w:b/>
          <w:i/>
          <w:sz w:val="22"/>
          <w:lang w:eastAsia="zh-CN"/>
        </w:rPr>
        <w:t xml:space="preserve">as in the attachment. </w:t>
      </w:r>
    </w:p>
    <w:p w14:paraId="38B18B00" w14:textId="77777777" w:rsidR="009A54AB" w:rsidRPr="008F7619" w:rsidRDefault="009A54AB" w:rsidP="00B24816">
      <w:pPr>
        <w:tabs>
          <w:tab w:val="left" w:pos="1392"/>
        </w:tabs>
      </w:pPr>
    </w:p>
    <w:p w14:paraId="49965F0D" w14:textId="77777777" w:rsidR="00B24816" w:rsidRPr="00E01105" w:rsidRDefault="00B24816" w:rsidP="00B24816">
      <w:pPr>
        <w:pStyle w:val="Heading1"/>
        <w:numPr>
          <w:ilvl w:val="0"/>
          <w:numId w:val="0"/>
        </w:numPr>
        <w:spacing w:before="0" w:after="0"/>
        <w:ind w:left="432" w:hanging="432"/>
        <w:rPr>
          <w:rFonts w:ascii="Times New Roman" w:hAnsi="Times New Roman"/>
        </w:rPr>
      </w:pPr>
      <w:r w:rsidRPr="00E01105">
        <w:rPr>
          <w:rFonts w:ascii="Times New Roman" w:hAnsi="Times New Roman"/>
        </w:rPr>
        <w:t>References</w:t>
      </w:r>
    </w:p>
    <w:p w14:paraId="30B71EB1" w14:textId="46691EA3" w:rsidR="00B24816" w:rsidRPr="00FB0022" w:rsidRDefault="00B24816" w:rsidP="0008248B">
      <w:pPr>
        <w:pStyle w:val="ListParagraph"/>
        <w:numPr>
          <w:ilvl w:val="0"/>
          <w:numId w:val="26"/>
        </w:numPr>
        <w:autoSpaceDE w:val="0"/>
        <w:autoSpaceDN w:val="0"/>
        <w:snapToGrid w:val="0"/>
        <w:spacing w:after="60"/>
        <w:contextualSpacing w:val="0"/>
        <w:jc w:val="both"/>
        <w:rPr>
          <w:sz w:val="20"/>
          <w:szCs w:val="20"/>
        </w:rPr>
      </w:pPr>
      <w:bookmarkStart w:id="5" w:name="_Ref158132683"/>
      <w:bookmarkStart w:id="6" w:name="_Ref164883102"/>
      <w:r w:rsidRPr="00FB0022">
        <w:rPr>
          <w:sz w:val="20"/>
          <w:szCs w:val="20"/>
        </w:rPr>
        <w:t>Chair notes RAN1#1</w:t>
      </w:r>
      <w:r w:rsidR="004A1BD8" w:rsidRPr="00FB0022">
        <w:rPr>
          <w:sz w:val="20"/>
          <w:szCs w:val="20"/>
        </w:rPr>
        <w:t>2</w:t>
      </w:r>
      <w:r w:rsidR="001F579C" w:rsidRPr="00FB0022">
        <w:rPr>
          <w:sz w:val="20"/>
          <w:szCs w:val="20"/>
        </w:rPr>
        <w:t>0b</w:t>
      </w:r>
      <w:r w:rsidR="00852FCE" w:rsidRPr="00FB0022">
        <w:rPr>
          <w:sz w:val="20"/>
          <w:szCs w:val="20"/>
        </w:rPr>
        <w:t>is</w:t>
      </w:r>
      <w:r w:rsidRPr="00FB0022">
        <w:rPr>
          <w:sz w:val="20"/>
          <w:szCs w:val="20"/>
        </w:rPr>
        <w:t xml:space="preserve">, </w:t>
      </w:r>
      <w:bookmarkEnd w:id="5"/>
      <w:r w:rsidR="001A70F7" w:rsidRPr="00FB0022">
        <w:rPr>
          <w:sz w:val="20"/>
          <w:szCs w:val="20"/>
        </w:rPr>
        <w:t>Wuhan</w:t>
      </w:r>
      <w:r w:rsidR="001F3CA8" w:rsidRPr="00FB0022">
        <w:rPr>
          <w:sz w:val="20"/>
          <w:szCs w:val="20"/>
        </w:rPr>
        <w:t xml:space="preserve">, </w:t>
      </w:r>
      <w:r w:rsidR="001A70F7" w:rsidRPr="00FB0022">
        <w:rPr>
          <w:sz w:val="20"/>
          <w:szCs w:val="20"/>
        </w:rPr>
        <w:t>China</w:t>
      </w:r>
      <w:r w:rsidR="001F3CA8" w:rsidRPr="00FB0022">
        <w:rPr>
          <w:sz w:val="20"/>
          <w:szCs w:val="20"/>
        </w:rPr>
        <w:t xml:space="preserve">, </w:t>
      </w:r>
      <w:r w:rsidR="001A70F7" w:rsidRPr="00FB0022">
        <w:rPr>
          <w:sz w:val="20"/>
          <w:szCs w:val="20"/>
        </w:rPr>
        <w:t>April</w:t>
      </w:r>
      <w:r w:rsidR="004A1BD8" w:rsidRPr="00FB0022">
        <w:rPr>
          <w:sz w:val="20"/>
          <w:szCs w:val="20"/>
        </w:rPr>
        <w:t xml:space="preserve"> 7-</w:t>
      </w:r>
      <w:r w:rsidR="001F579C" w:rsidRPr="00FB0022">
        <w:rPr>
          <w:sz w:val="20"/>
          <w:szCs w:val="20"/>
        </w:rPr>
        <w:t>1</w:t>
      </w:r>
      <w:r w:rsidR="004A1BD8" w:rsidRPr="00FB0022">
        <w:rPr>
          <w:sz w:val="20"/>
          <w:szCs w:val="20"/>
        </w:rPr>
        <w:t>1</w:t>
      </w:r>
      <w:r w:rsidR="001F3CA8" w:rsidRPr="00FB0022">
        <w:rPr>
          <w:sz w:val="20"/>
          <w:szCs w:val="20"/>
        </w:rPr>
        <w:t>, 202</w:t>
      </w:r>
      <w:r w:rsidR="004A1BD8" w:rsidRPr="00FB0022">
        <w:rPr>
          <w:sz w:val="20"/>
          <w:szCs w:val="20"/>
        </w:rPr>
        <w:t>5</w:t>
      </w:r>
      <w:r w:rsidRPr="00FB0022">
        <w:rPr>
          <w:sz w:val="20"/>
          <w:szCs w:val="20"/>
        </w:rPr>
        <w:t>.</w:t>
      </w:r>
      <w:bookmarkEnd w:id="6"/>
    </w:p>
    <w:p w14:paraId="31A06AF2" w14:textId="1C58280C" w:rsidR="0008248B" w:rsidRPr="00FB0022" w:rsidRDefault="0008248B" w:rsidP="0008248B">
      <w:pPr>
        <w:pStyle w:val="ListParagraph"/>
        <w:numPr>
          <w:ilvl w:val="0"/>
          <w:numId w:val="26"/>
        </w:numPr>
        <w:autoSpaceDE w:val="0"/>
        <w:autoSpaceDN w:val="0"/>
        <w:snapToGrid w:val="0"/>
        <w:spacing w:after="60"/>
        <w:contextualSpacing w:val="0"/>
        <w:jc w:val="both"/>
        <w:rPr>
          <w:sz w:val="20"/>
          <w:szCs w:val="20"/>
          <w:lang w:val="en-GB"/>
        </w:rPr>
      </w:pPr>
      <w:bookmarkStart w:id="7" w:name="_Ref197075323"/>
      <w:r w:rsidRPr="00FB0022">
        <w:rPr>
          <w:sz w:val="20"/>
          <w:szCs w:val="20"/>
          <w:lang w:val="en-GB"/>
        </w:rPr>
        <w:t xml:space="preserve">R1-2502208, </w:t>
      </w:r>
      <w:r w:rsidRPr="00FB0022">
        <w:rPr>
          <w:sz w:val="20"/>
          <w:szCs w:val="20"/>
        </w:rPr>
        <w:t>RAN1#120b</w:t>
      </w:r>
      <w:r w:rsidR="00852FCE" w:rsidRPr="00FB0022">
        <w:rPr>
          <w:sz w:val="20"/>
          <w:szCs w:val="20"/>
        </w:rPr>
        <w:t>is</w:t>
      </w:r>
      <w:r w:rsidRPr="00FB0022">
        <w:rPr>
          <w:sz w:val="20"/>
          <w:szCs w:val="20"/>
        </w:rPr>
        <w:t>, Wuhan, China, April 7-11, 2025.</w:t>
      </w:r>
      <w:bookmarkEnd w:id="7"/>
    </w:p>
    <w:p w14:paraId="2BD78732" w14:textId="77777777" w:rsidR="00C2331B" w:rsidRPr="00E01105" w:rsidRDefault="00C2331B" w:rsidP="00B24816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sz w:val="20"/>
          <w:lang w:val="en-GB"/>
        </w:rPr>
      </w:pPr>
    </w:p>
    <w:bookmarkEnd w:id="2"/>
    <w:bookmarkEnd w:id="3"/>
    <w:p w14:paraId="7D65D800" w14:textId="0C8DA789" w:rsidR="00B24816" w:rsidRPr="00E01105" w:rsidRDefault="00B24816" w:rsidP="00C37E03">
      <w:pPr>
        <w:spacing w:after="0"/>
        <w:rPr>
          <w:rFonts w:eastAsiaTheme="minorEastAsia"/>
          <w:lang w:eastAsia="zh-CN"/>
        </w:rPr>
      </w:pPr>
    </w:p>
    <w:sectPr w:rsidR="00B24816" w:rsidRPr="00E01105" w:rsidSect="00525A21">
      <w:footerReference w:type="even" r:id="rId6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93D06" w14:textId="77777777" w:rsidR="00DD439A" w:rsidRDefault="00DD439A">
      <w:r>
        <w:separator/>
      </w:r>
    </w:p>
  </w:endnote>
  <w:endnote w:type="continuationSeparator" w:id="0">
    <w:p w14:paraId="64722C59" w14:textId="77777777" w:rsidR="00DD439A" w:rsidRDefault="00DD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iTi_GB2312">
    <w:altName w:val="微软雅黑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CF058" w14:textId="77777777" w:rsidR="00C94B1B" w:rsidRDefault="00C94B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9D4B90" w14:textId="77777777" w:rsidR="00C94B1B" w:rsidRDefault="00C94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63214" w14:textId="77777777" w:rsidR="00DD439A" w:rsidRDefault="00DD439A">
      <w:r>
        <w:separator/>
      </w:r>
    </w:p>
  </w:footnote>
  <w:footnote w:type="continuationSeparator" w:id="0">
    <w:p w14:paraId="6686A293" w14:textId="77777777" w:rsidR="00DD439A" w:rsidRDefault="00DD4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CA0C57"/>
    <w:multiLevelType w:val="multilevel"/>
    <w:tmpl w:val="28CA0C57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8F86914"/>
    <w:multiLevelType w:val="multilevel"/>
    <w:tmpl w:val="28F86914"/>
    <w:lvl w:ilvl="0">
      <w:start w:val="1"/>
      <w:numFmt w:val="decimal"/>
      <w:pStyle w:val="title2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9240468"/>
    <w:multiLevelType w:val="multilevel"/>
    <w:tmpl w:val="29240468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906D2"/>
    <w:multiLevelType w:val="multilevel"/>
    <w:tmpl w:val="2EC906D2"/>
    <w:lvl w:ilvl="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9D28BF"/>
    <w:multiLevelType w:val="multilevel"/>
    <w:tmpl w:val="9A82EE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lvlText w:val="5.1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pStyle w:val="Heading3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Heading5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353D3181"/>
    <w:multiLevelType w:val="hybridMultilevel"/>
    <w:tmpl w:val="BDD08736"/>
    <w:lvl w:ilvl="0" w:tplc="6BAC257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FE03EC"/>
    <w:multiLevelType w:val="hybridMultilevel"/>
    <w:tmpl w:val="2878E2B6"/>
    <w:lvl w:ilvl="0" w:tplc="6BAC257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3E313F7"/>
    <w:multiLevelType w:val="hybridMultilevel"/>
    <w:tmpl w:val="179063E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EA96271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4D598C"/>
    <w:multiLevelType w:val="hybridMultilevel"/>
    <w:tmpl w:val="310C162E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7CE78A4"/>
    <w:multiLevelType w:val="hybridMultilevel"/>
    <w:tmpl w:val="E3FE196A"/>
    <w:lvl w:ilvl="0" w:tplc="9CB075A2">
      <w:start w:val="10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4705D9"/>
    <w:multiLevelType w:val="hybridMultilevel"/>
    <w:tmpl w:val="08A638F6"/>
    <w:lvl w:ilvl="0" w:tplc="9CB075A2">
      <w:start w:val="10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283779"/>
    <w:multiLevelType w:val="multilevel"/>
    <w:tmpl w:val="973EB3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30B1255"/>
    <w:multiLevelType w:val="hybridMultilevel"/>
    <w:tmpl w:val="050036E8"/>
    <w:lvl w:ilvl="0" w:tplc="6BAC257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85CE9750"/>
    <w:lvl w:ilvl="0" w:tplc="9CB075A2">
      <w:start w:val="10"/>
      <w:numFmt w:val="bullet"/>
      <w:lvlText w:val="-"/>
      <w:lvlJc w:val="left"/>
      <w:pPr>
        <w:ind w:left="355" w:hanging="360"/>
      </w:pPr>
      <w:rPr>
        <w:rFonts w:ascii="Times New Roman" w:eastAsiaTheme="minorEastAsia" w:hAnsi="Times New Roman" w:cs="Times New Roman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21" w15:restartNumberingAfterBreak="0">
    <w:nsid w:val="61AF4273"/>
    <w:multiLevelType w:val="hybridMultilevel"/>
    <w:tmpl w:val="D6EA5786"/>
    <w:lvl w:ilvl="0" w:tplc="6BAC257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6FDD523A"/>
    <w:multiLevelType w:val="multilevel"/>
    <w:tmpl w:val="8D9C45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4"/>
  </w:num>
  <w:num w:numId="4">
    <w:abstractNumId w:val="4"/>
  </w:num>
  <w:num w:numId="5">
    <w:abstractNumId w:val="0"/>
  </w:num>
  <w:num w:numId="6">
    <w:abstractNumId w:val="20"/>
  </w:num>
  <w:num w:numId="7">
    <w:abstractNumId w:val="11"/>
  </w:num>
  <w:num w:numId="8">
    <w:abstractNumId w:val="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6"/>
  </w:num>
  <w:num w:numId="13">
    <w:abstractNumId w:val="18"/>
  </w:num>
  <w:num w:numId="14">
    <w:abstractNumId w:val="5"/>
  </w:num>
  <w:num w:numId="15">
    <w:abstractNumId w:val="1"/>
  </w:num>
  <w:num w:numId="16">
    <w:abstractNumId w:val="3"/>
  </w:num>
  <w:num w:numId="17">
    <w:abstractNumId w:val="6"/>
  </w:num>
  <w:num w:numId="18">
    <w:abstractNumId w:val="17"/>
  </w:num>
  <w:num w:numId="19">
    <w:abstractNumId w:val="13"/>
  </w:num>
  <w:num w:numId="20">
    <w:abstractNumId w:val="16"/>
  </w:num>
  <w:num w:numId="21">
    <w:abstractNumId w:val="23"/>
  </w:num>
  <w:num w:numId="22">
    <w:abstractNumId w:val="8"/>
  </w:num>
  <w:num w:numId="23">
    <w:abstractNumId w:val="10"/>
  </w:num>
  <w:num w:numId="24">
    <w:abstractNumId w:val="19"/>
  </w:num>
  <w:num w:numId="25">
    <w:abstractNumId w:val="21"/>
  </w:num>
  <w:num w:numId="2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54D"/>
    <w:rsid w:val="0000068F"/>
    <w:rsid w:val="0000089E"/>
    <w:rsid w:val="00000A54"/>
    <w:rsid w:val="00000B62"/>
    <w:rsid w:val="00000C52"/>
    <w:rsid w:val="00000CDC"/>
    <w:rsid w:val="00001021"/>
    <w:rsid w:val="000012F4"/>
    <w:rsid w:val="0000157C"/>
    <w:rsid w:val="000018A0"/>
    <w:rsid w:val="00001E8F"/>
    <w:rsid w:val="000021E0"/>
    <w:rsid w:val="000025CA"/>
    <w:rsid w:val="00002694"/>
    <w:rsid w:val="00002835"/>
    <w:rsid w:val="00002B4F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E7"/>
    <w:rsid w:val="00003883"/>
    <w:rsid w:val="00003C3A"/>
    <w:rsid w:val="00003C94"/>
    <w:rsid w:val="00003E51"/>
    <w:rsid w:val="00003FED"/>
    <w:rsid w:val="00004006"/>
    <w:rsid w:val="00004115"/>
    <w:rsid w:val="00004238"/>
    <w:rsid w:val="000042D1"/>
    <w:rsid w:val="0000443A"/>
    <w:rsid w:val="00004A67"/>
    <w:rsid w:val="00004B34"/>
    <w:rsid w:val="00004E62"/>
    <w:rsid w:val="000053E3"/>
    <w:rsid w:val="000058D4"/>
    <w:rsid w:val="00005913"/>
    <w:rsid w:val="0000596D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725"/>
    <w:rsid w:val="00007B4C"/>
    <w:rsid w:val="00007F46"/>
    <w:rsid w:val="0001002A"/>
    <w:rsid w:val="00010283"/>
    <w:rsid w:val="0001034A"/>
    <w:rsid w:val="0001063D"/>
    <w:rsid w:val="00010EE0"/>
    <w:rsid w:val="00010F63"/>
    <w:rsid w:val="000113BA"/>
    <w:rsid w:val="000115DD"/>
    <w:rsid w:val="0001181D"/>
    <w:rsid w:val="00011C44"/>
    <w:rsid w:val="000120F3"/>
    <w:rsid w:val="0001245D"/>
    <w:rsid w:val="000126F8"/>
    <w:rsid w:val="0001289D"/>
    <w:rsid w:val="00012B19"/>
    <w:rsid w:val="00013333"/>
    <w:rsid w:val="000135C1"/>
    <w:rsid w:val="00013729"/>
    <w:rsid w:val="000138F3"/>
    <w:rsid w:val="00013988"/>
    <w:rsid w:val="000139F7"/>
    <w:rsid w:val="00013A12"/>
    <w:rsid w:val="00013DD7"/>
    <w:rsid w:val="00013E66"/>
    <w:rsid w:val="00013ED9"/>
    <w:rsid w:val="00014042"/>
    <w:rsid w:val="000142FA"/>
    <w:rsid w:val="0001459E"/>
    <w:rsid w:val="0001465F"/>
    <w:rsid w:val="000147D1"/>
    <w:rsid w:val="000148F7"/>
    <w:rsid w:val="00014D14"/>
    <w:rsid w:val="00014D51"/>
    <w:rsid w:val="00014E1B"/>
    <w:rsid w:val="00014FB2"/>
    <w:rsid w:val="00014FFF"/>
    <w:rsid w:val="0001514A"/>
    <w:rsid w:val="0001524D"/>
    <w:rsid w:val="00015CF2"/>
    <w:rsid w:val="00015D4F"/>
    <w:rsid w:val="00015FF2"/>
    <w:rsid w:val="0001636F"/>
    <w:rsid w:val="000167F5"/>
    <w:rsid w:val="00016A3A"/>
    <w:rsid w:val="00016AA1"/>
    <w:rsid w:val="00016B69"/>
    <w:rsid w:val="00016F05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AC5"/>
    <w:rsid w:val="00020BD6"/>
    <w:rsid w:val="00020CE3"/>
    <w:rsid w:val="00021396"/>
    <w:rsid w:val="000217CA"/>
    <w:rsid w:val="0002180A"/>
    <w:rsid w:val="00021947"/>
    <w:rsid w:val="00021C33"/>
    <w:rsid w:val="00021DFC"/>
    <w:rsid w:val="00021E90"/>
    <w:rsid w:val="00022322"/>
    <w:rsid w:val="000223E8"/>
    <w:rsid w:val="00022625"/>
    <w:rsid w:val="00022AEA"/>
    <w:rsid w:val="00022E04"/>
    <w:rsid w:val="00023076"/>
    <w:rsid w:val="000231B8"/>
    <w:rsid w:val="000231CE"/>
    <w:rsid w:val="00023560"/>
    <w:rsid w:val="000236F1"/>
    <w:rsid w:val="00023990"/>
    <w:rsid w:val="000239F5"/>
    <w:rsid w:val="00023AE6"/>
    <w:rsid w:val="000246F5"/>
    <w:rsid w:val="0002470C"/>
    <w:rsid w:val="00024763"/>
    <w:rsid w:val="000248A7"/>
    <w:rsid w:val="000248EA"/>
    <w:rsid w:val="00024961"/>
    <w:rsid w:val="0002499B"/>
    <w:rsid w:val="00024BF2"/>
    <w:rsid w:val="00024E95"/>
    <w:rsid w:val="00025731"/>
    <w:rsid w:val="00025A97"/>
    <w:rsid w:val="00025FA7"/>
    <w:rsid w:val="0002617A"/>
    <w:rsid w:val="00026771"/>
    <w:rsid w:val="000267A4"/>
    <w:rsid w:val="00026BA6"/>
    <w:rsid w:val="00026BDF"/>
    <w:rsid w:val="00026DB4"/>
    <w:rsid w:val="0002708D"/>
    <w:rsid w:val="00027229"/>
    <w:rsid w:val="0002755A"/>
    <w:rsid w:val="00027B73"/>
    <w:rsid w:val="00027C32"/>
    <w:rsid w:val="00027D4F"/>
    <w:rsid w:val="000302CB"/>
    <w:rsid w:val="00030390"/>
    <w:rsid w:val="00030480"/>
    <w:rsid w:val="000307D6"/>
    <w:rsid w:val="000309F1"/>
    <w:rsid w:val="00030C51"/>
    <w:rsid w:val="00030D6A"/>
    <w:rsid w:val="00030DDF"/>
    <w:rsid w:val="0003108E"/>
    <w:rsid w:val="000311C6"/>
    <w:rsid w:val="00031299"/>
    <w:rsid w:val="00031339"/>
    <w:rsid w:val="000317A7"/>
    <w:rsid w:val="000318E5"/>
    <w:rsid w:val="000319CF"/>
    <w:rsid w:val="00031BAA"/>
    <w:rsid w:val="00031D37"/>
    <w:rsid w:val="00031D4D"/>
    <w:rsid w:val="00032846"/>
    <w:rsid w:val="0003345A"/>
    <w:rsid w:val="0003352E"/>
    <w:rsid w:val="0003375A"/>
    <w:rsid w:val="00033770"/>
    <w:rsid w:val="00033A87"/>
    <w:rsid w:val="00033AF5"/>
    <w:rsid w:val="00033B9A"/>
    <w:rsid w:val="00033BCE"/>
    <w:rsid w:val="000343E7"/>
    <w:rsid w:val="0003448D"/>
    <w:rsid w:val="000345EF"/>
    <w:rsid w:val="00034928"/>
    <w:rsid w:val="00034D6B"/>
    <w:rsid w:val="00034EB5"/>
    <w:rsid w:val="00034F8D"/>
    <w:rsid w:val="0003558C"/>
    <w:rsid w:val="0003567E"/>
    <w:rsid w:val="00035757"/>
    <w:rsid w:val="00035828"/>
    <w:rsid w:val="00035950"/>
    <w:rsid w:val="000359A2"/>
    <w:rsid w:val="00035A17"/>
    <w:rsid w:val="00035D7A"/>
    <w:rsid w:val="00035E5E"/>
    <w:rsid w:val="0003626F"/>
    <w:rsid w:val="0003627C"/>
    <w:rsid w:val="0003639E"/>
    <w:rsid w:val="0003668C"/>
    <w:rsid w:val="00036A5B"/>
    <w:rsid w:val="00036F82"/>
    <w:rsid w:val="0003709B"/>
    <w:rsid w:val="000375C1"/>
    <w:rsid w:val="000378CF"/>
    <w:rsid w:val="000379ED"/>
    <w:rsid w:val="00037B5C"/>
    <w:rsid w:val="00037C31"/>
    <w:rsid w:val="00040107"/>
    <w:rsid w:val="000407FE"/>
    <w:rsid w:val="00040AD7"/>
    <w:rsid w:val="00041973"/>
    <w:rsid w:val="000419B9"/>
    <w:rsid w:val="00041E44"/>
    <w:rsid w:val="0004202E"/>
    <w:rsid w:val="000420FB"/>
    <w:rsid w:val="0004221D"/>
    <w:rsid w:val="00042367"/>
    <w:rsid w:val="0004262C"/>
    <w:rsid w:val="0004295B"/>
    <w:rsid w:val="00042A33"/>
    <w:rsid w:val="00043021"/>
    <w:rsid w:val="0004387F"/>
    <w:rsid w:val="000438FF"/>
    <w:rsid w:val="00043D07"/>
    <w:rsid w:val="00043D2E"/>
    <w:rsid w:val="00044053"/>
    <w:rsid w:val="0004411A"/>
    <w:rsid w:val="00044277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F91"/>
    <w:rsid w:val="00046088"/>
    <w:rsid w:val="000463EF"/>
    <w:rsid w:val="0004659C"/>
    <w:rsid w:val="000466A9"/>
    <w:rsid w:val="00046888"/>
    <w:rsid w:val="000468F6"/>
    <w:rsid w:val="00046B02"/>
    <w:rsid w:val="00046DF2"/>
    <w:rsid w:val="00047050"/>
    <w:rsid w:val="000471F8"/>
    <w:rsid w:val="00047690"/>
    <w:rsid w:val="0004791F"/>
    <w:rsid w:val="0004795F"/>
    <w:rsid w:val="00047A40"/>
    <w:rsid w:val="00047E74"/>
    <w:rsid w:val="000503AF"/>
    <w:rsid w:val="000503F0"/>
    <w:rsid w:val="00050418"/>
    <w:rsid w:val="000504F8"/>
    <w:rsid w:val="00050F3E"/>
    <w:rsid w:val="0005119C"/>
    <w:rsid w:val="000513A0"/>
    <w:rsid w:val="000517D4"/>
    <w:rsid w:val="00051B16"/>
    <w:rsid w:val="00051EEE"/>
    <w:rsid w:val="00052118"/>
    <w:rsid w:val="000522DC"/>
    <w:rsid w:val="00052417"/>
    <w:rsid w:val="000526A7"/>
    <w:rsid w:val="00052731"/>
    <w:rsid w:val="00052AF4"/>
    <w:rsid w:val="00052ED4"/>
    <w:rsid w:val="00053018"/>
    <w:rsid w:val="000530D0"/>
    <w:rsid w:val="0005357D"/>
    <w:rsid w:val="000536F3"/>
    <w:rsid w:val="00053C70"/>
    <w:rsid w:val="00054083"/>
    <w:rsid w:val="00054310"/>
    <w:rsid w:val="00054921"/>
    <w:rsid w:val="000549BA"/>
    <w:rsid w:val="00054A77"/>
    <w:rsid w:val="00054CE5"/>
    <w:rsid w:val="00054CF6"/>
    <w:rsid w:val="00054FAE"/>
    <w:rsid w:val="000550EF"/>
    <w:rsid w:val="00055374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601B0"/>
    <w:rsid w:val="000603F0"/>
    <w:rsid w:val="000604F8"/>
    <w:rsid w:val="0006052D"/>
    <w:rsid w:val="00060884"/>
    <w:rsid w:val="00060921"/>
    <w:rsid w:val="0006096A"/>
    <w:rsid w:val="00060AA9"/>
    <w:rsid w:val="00060B85"/>
    <w:rsid w:val="00060BA5"/>
    <w:rsid w:val="00060D7F"/>
    <w:rsid w:val="00060EB8"/>
    <w:rsid w:val="00060F05"/>
    <w:rsid w:val="00061573"/>
    <w:rsid w:val="00061D1A"/>
    <w:rsid w:val="00061F56"/>
    <w:rsid w:val="00061F7C"/>
    <w:rsid w:val="00062128"/>
    <w:rsid w:val="00062E5A"/>
    <w:rsid w:val="00062F52"/>
    <w:rsid w:val="00062FC6"/>
    <w:rsid w:val="0006328D"/>
    <w:rsid w:val="0006354C"/>
    <w:rsid w:val="0006374B"/>
    <w:rsid w:val="00063757"/>
    <w:rsid w:val="00063E2C"/>
    <w:rsid w:val="0006427B"/>
    <w:rsid w:val="000642D1"/>
    <w:rsid w:val="000643A3"/>
    <w:rsid w:val="0006440F"/>
    <w:rsid w:val="000644E7"/>
    <w:rsid w:val="00064BFC"/>
    <w:rsid w:val="00064E25"/>
    <w:rsid w:val="00065213"/>
    <w:rsid w:val="00065683"/>
    <w:rsid w:val="00065C0D"/>
    <w:rsid w:val="00065D38"/>
    <w:rsid w:val="00065FD4"/>
    <w:rsid w:val="00066077"/>
    <w:rsid w:val="00066542"/>
    <w:rsid w:val="0006654B"/>
    <w:rsid w:val="000667FC"/>
    <w:rsid w:val="000668FB"/>
    <w:rsid w:val="00066A6F"/>
    <w:rsid w:val="00066A92"/>
    <w:rsid w:val="000677FA"/>
    <w:rsid w:val="000700BD"/>
    <w:rsid w:val="00070561"/>
    <w:rsid w:val="00070A61"/>
    <w:rsid w:val="00070CA2"/>
    <w:rsid w:val="00070E94"/>
    <w:rsid w:val="00070ECC"/>
    <w:rsid w:val="00070F90"/>
    <w:rsid w:val="0007109C"/>
    <w:rsid w:val="00071475"/>
    <w:rsid w:val="00071550"/>
    <w:rsid w:val="000716D2"/>
    <w:rsid w:val="00071A7C"/>
    <w:rsid w:val="00071BEF"/>
    <w:rsid w:val="00071CD0"/>
    <w:rsid w:val="0007213F"/>
    <w:rsid w:val="0007254E"/>
    <w:rsid w:val="00072661"/>
    <w:rsid w:val="0007270E"/>
    <w:rsid w:val="00072954"/>
    <w:rsid w:val="00072C1A"/>
    <w:rsid w:val="00072CFD"/>
    <w:rsid w:val="0007325A"/>
    <w:rsid w:val="00073471"/>
    <w:rsid w:val="0007357B"/>
    <w:rsid w:val="000737DA"/>
    <w:rsid w:val="00073B31"/>
    <w:rsid w:val="00074445"/>
    <w:rsid w:val="000746AA"/>
    <w:rsid w:val="00074C52"/>
    <w:rsid w:val="00075099"/>
    <w:rsid w:val="000753C8"/>
    <w:rsid w:val="0007555F"/>
    <w:rsid w:val="00075E12"/>
    <w:rsid w:val="00075E45"/>
    <w:rsid w:val="00075F81"/>
    <w:rsid w:val="00076054"/>
    <w:rsid w:val="000760DF"/>
    <w:rsid w:val="00076370"/>
    <w:rsid w:val="000767B3"/>
    <w:rsid w:val="000769D0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C2"/>
    <w:rsid w:val="00077AD6"/>
    <w:rsid w:val="00077FE0"/>
    <w:rsid w:val="0008076D"/>
    <w:rsid w:val="00080990"/>
    <w:rsid w:val="00080B5D"/>
    <w:rsid w:val="00080DAE"/>
    <w:rsid w:val="00080EDD"/>
    <w:rsid w:val="00080FC3"/>
    <w:rsid w:val="0008101E"/>
    <w:rsid w:val="0008118C"/>
    <w:rsid w:val="000812B1"/>
    <w:rsid w:val="000812C8"/>
    <w:rsid w:val="000818F9"/>
    <w:rsid w:val="00081DD5"/>
    <w:rsid w:val="00081E1F"/>
    <w:rsid w:val="00082159"/>
    <w:rsid w:val="000821B4"/>
    <w:rsid w:val="000821FF"/>
    <w:rsid w:val="0008230F"/>
    <w:rsid w:val="000823D2"/>
    <w:rsid w:val="000823D9"/>
    <w:rsid w:val="0008248B"/>
    <w:rsid w:val="00082C7E"/>
    <w:rsid w:val="00082EB3"/>
    <w:rsid w:val="00083081"/>
    <w:rsid w:val="00083354"/>
    <w:rsid w:val="0008336D"/>
    <w:rsid w:val="000834A4"/>
    <w:rsid w:val="00083C32"/>
    <w:rsid w:val="00083D72"/>
    <w:rsid w:val="00083D84"/>
    <w:rsid w:val="000841A8"/>
    <w:rsid w:val="00084275"/>
    <w:rsid w:val="00084301"/>
    <w:rsid w:val="000843E3"/>
    <w:rsid w:val="0008452A"/>
    <w:rsid w:val="0008455D"/>
    <w:rsid w:val="000846E1"/>
    <w:rsid w:val="00084760"/>
    <w:rsid w:val="00084779"/>
    <w:rsid w:val="000848DB"/>
    <w:rsid w:val="00084BCA"/>
    <w:rsid w:val="00084BE4"/>
    <w:rsid w:val="000852D9"/>
    <w:rsid w:val="00085380"/>
    <w:rsid w:val="0008544F"/>
    <w:rsid w:val="000855D9"/>
    <w:rsid w:val="00085C24"/>
    <w:rsid w:val="00085DB7"/>
    <w:rsid w:val="00086024"/>
    <w:rsid w:val="00086102"/>
    <w:rsid w:val="000864C4"/>
    <w:rsid w:val="00086716"/>
    <w:rsid w:val="0008674D"/>
    <w:rsid w:val="0008682B"/>
    <w:rsid w:val="00086AE0"/>
    <w:rsid w:val="00086E82"/>
    <w:rsid w:val="00087056"/>
    <w:rsid w:val="0008732D"/>
    <w:rsid w:val="00087D58"/>
    <w:rsid w:val="00087E26"/>
    <w:rsid w:val="00087FDF"/>
    <w:rsid w:val="00090210"/>
    <w:rsid w:val="000902CC"/>
    <w:rsid w:val="000902E5"/>
    <w:rsid w:val="00090420"/>
    <w:rsid w:val="000905A3"/>
    <w:rsid w:val="00090BB8"/>
    <w:rsid w:val="00091B10"/>
    <w:rsid w:val="00091B5E"/>
    <w:rsid w:val="00091BD3"/>
    <w:rsid w:val="000926DA"/>
    <w:rsid w:val="00092735"/>
    <w:rsid w:val="000927FC"/>
    <w:rsid w:val="000928EB"/>
    <w:rsid w:val="00092919"/>
    <w:rsid w:val="00092B20"/>
    <w:rsid w:val="00092CCD"/>
    <w:rsid w:val="00092DCA"/>
    <w:rsid w:val="00092E2D"/>
    <w:rsid w:val="00093273"/>
    <w:rsid w:val="00093304"/>
    <w:rsid w:val="000935E6"/>
    <w:rsid w:val="000936CC"/>
    <w:rsid w:val="000937D2"/>
    <w:rsid w:val="00093846"/>
    <w:rsid w:val="00093D0F"/>
    <w:rsid w:val="00093FF6"/>
    <w:rsid w:val="000940C0"/>
    <w:rsid w:val="00094236"/>
    <w:rsid w:val="00094956"/>
    <w:rsid w:val="00094FFF"/>
    <w:rsid w:val="000952C2"/>
    <w:rsid w:val="000959E6"/>
    <w:rsid w:val="00095A48"/>
    <w:rsid w:val="00095B12"/>
    <w:rsid w:val="00095C8A"/>
    <w:rsid w:val="00095EEF"/>
    <w:rsid w:val="00096129"/>
    <w:rsid w:val="000961C7"/>
    <w:rsid w:val="00096210"/>
    <w:rsid w:val="00096355"/>
    <w:rsid w:val="000969FD"/>
    <w:rsid w:val="00096BDD"/>
    <w:rsid w:val="0009700B"/>
    <w:rsid w:val="000972E8"/>
    <w:rsid w:val="00097316"/>
    <w:rsid w:val="000973C3"/>
    <w:rsid w:val="000973CA"/>
    <w:rsid w:val="0009747E"/>
    <w:rsid w:val="00097761"/>
    <w:rsid w:val="000978BD"/>
    <w:rsid w:val="00097968"/>
    <w:rsid w:val="00097A3F"/>
    <w:rsid w:val="00097C6B"/>
    <w:rsid w:val="000A03C7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E20"/>
    <w:rsid w:val="000A2153"/>
    <w:rsid w:val="000A2456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227"/>
    <w:rsid w:val="000A4511"/>
    <w:rsid w:val="000A4808"/>
    <w:rsid w:val="000A4864"/>
    <w:rsid w:val="000A4EB3"/>
    <w:rsid w:val="000A5134"/>
    <w:rsid w:val="000A52BE"/>
    <w:rsid w:val="000A55EC"/>
    <w:rsid w:val="000A561C"/>
    <w:rsid w:val="000A5CF9"/>
    <w:rsid w:val="000A6085"/>
    <w:rsid w:val="000A6158"/>
    <w:rsid w:val="000A647E"/>
    <w:rsid w:val="000A6602"/>
    <w:rsid w:val="000A6A4E"/>
    <w:rsid w:val="000A6EA7"/>
    <w:rsid w:val="000A6FBA"/>
    <w:rsid w:val="000A7047"/>
    <w:rsid w:val="000A7264"/>
    <w:rsid w:val="000A7378"/>
    <w:rsid w:val="000A77C8"/>
    <w:rsid w:val="000A786A"/>
    <w:rsid w:val="000A79E3"/>
    <w:rsid w:val="000A7D7E"/>
    <w:rsid w:val="000B0386"/>
    <w:rsid w:val="000B05C7"/>
    <w:rsid w:val="000B0727"/>
    <w:rsid w:val="000B0794"/>
    <w:rsid w:val="000B099F"/>
    <w:rsid w:val="000B0B23"/>
    <w:rsid w:val="000B125B"/>
    <w:rsid w:val="000B1479"/>
    <w:rsid w:val="000B15F9"/>
    <w:rsid w:val="000B1DEB"/>
    <w:rsid w:val="000B1F4E"/>
    <w:rsid w:val="000B24B0"/>
    <w:rsid w:val="000B2836"/>
    <w:rsid w:val="000B28F8"/>
    <w:rsid w:val="000B2A18"/>
    <w:rsid w:val="000B2A42"/>
    <w:rsid w:val="000B2D10"/>
    <w:rsid w:val="000B2E2D"/>
    <w:rsid w:val="000B2EFB"/>
    <w:rsid w:val="000B3057"/>
    <w:rsid w:val="000B30B9"/>
    <w:rsid w:val="000B3873"/>
    <w:rsid w:val="000B38C6"/>
    <w:rsid w:val="000B39BF"/>
    <w:rsid w:val="000B3A48"/>
    <w:rsid w:val="000B40E5"/>
    <w:rsid w:val="000B41D1"/>
    <w:rsid w:val="000B4200"/>
    <w:rsid w:val="000B4278"/>
    <w:rsid w:val="000B42AB"/>
    <w:rsid w:val="000B433D"/>
    <w:rsid w:val="000B434A"/>
    <w:rsid w:val="000B4F94"/>
    <w:rsid w:val="000B5189"/>
    <w:rsid w:val="000B518E"/>
    <w:rsid w:val="000B5342"/>
    <w:rsid w:val="000B5492"/>
    <w:rsid w:val="000B5DA1"/>
    <w:rsid w:val="000B5DE5"/>
    <w:rsid w:val="000B5FC6"/>
    <w:rsid w:val="000B6042"/>
    <w:rsid w:val="000B60B8"/>
    <w:rsid w:val="000B613E"/>
    <w:rsid w:val="000B6334"/>
    <w:rsid w:val="000B6AE0"/>
    <w:rsid w:val="000B6CC8"/>
    <w:rsid w:val="000B6D46"/>
    <w:rsid w:val="000B6DBA"/>
    <w:rsid w:val="000B6EF5"/>
    <w:rsid w:val="000B7018"/>
    <w:rsid w:val="000C02D4"/>
    <w:rsid w:val="000C063B"/>
    <w:rsid w:val="000C084C"/>
    <w:rsid w:val="000C086D"/>
    <w:rsid w:val="000C0B1F"/>
    <w:rsid w:val="000C105B"/>
    <w:rsid w:val="000C1150"/>
    <w:rsid w:val="000C152D"/>
    <w:rsid w:val="000C18ED"/>
    <w:rsid w:val="000C1955"/>
    <w:rsid w:val="000C19BE"/>
    <w:rsid w:val="000C1A53"/>
    <w:rsid w:val="000C1B47"/>
    <w:rsid w:val="000C1EBE"/>
    <w:rsid w:val="000C2600"/>
    <w:rsid w:val="000C260A"/>
    <w:rsid w:val="000C2630"/>
    <w:rsid w:val="000C291C"/>
    <w:rsid w:val="000C29AA"/>
    <w:rsid w:val="000C2DEC"/>
    <w:rsid w:val="000C3179"/>
    <w:rsid w:val="000C3266"/>
    <w:rsid w:val="000C3B30"/>
    <w:rsid w:val="000C3CDF"/>
    <w:rsid w:val="000C3F13"/>
    <w:rsid w:val="000C4191"/>
    <w:rsid w:val="000C4564"/>
    <w:rsid w:val="000C46FA"/>
    <w:rsid w:val="000C48D7"/>
    <w:rsid w:val="000C4A55"/>
    <w:rsid w:val="000C4AB4"/>
    <w:rsid w:val="000C4AD3"/>
    <w:rsid w:val="000C4C22"/>
    <w:rsid w:val="000C4C43"/>
    <w:rsid w:val="000C4CDA"/>
    <w:rsid w:val="000C4E1E"/>
    <w:rsid w:val="000C50D6"/>
    <w:rsid w:val="000C515F"/>
    <w:rsid w:val="000C526D"/>
    <w:rsid w:val="000C5396"/>
    <w:rsid w:val="000C53B4"/>
    <w:rsid w:val="000C5569"/>
    <w:rsid w:val="000C597B"/>
    <w:rsid w:val="000C5A12"/>
    <w:rsid w:val="000C5AD2"/>
    <w:rsid w:val="000C5B35"/>
    <w:rsid w:val="000C5BB9"/>
    <w:rsid w:val="000C5D57"/>
    <w:rsid w:val="000C5DEB"/>
    <w:rsid w:val="000C5DF8"/>
    <w:rsid w:val="000C5FD2"/>
    <w:rsid w:val="000C6414"/>
    <w:rsid w:val="000C655C"/>
    <w:rsid w:val="000C67AE"/>
    <w:rsid w:val="000C6CBF"/>
    <w:rsid w:val="000C714A"/>
    <w:rsid w:val="000C7201"/>
    <w:rsid w:val="000C7321"/>
    <w:rsid w:val="000C73B4"/>
    <w:rsid w:val="000C7863"/>
    <w:rsid w:val="000C7D4E"/>
    <w:rsid w:val="000C7E14"/>
    <w:rsid w:val="000D01BA"/>
    <w:rsid w:val="000D0265"/>
    <w:rsid w:val="000D032E"/>
    <w:rsid w:val="000D05B8"/>
    <w:rsid w:val="000D07C3"/>
    <w:rsid w:val="000D0DE2"/>
    <w:rsid w:val="000D0E05"/>
    <w:rsid w:val="000D0F9D"/>
    <w:rsid w:val="000D14F3"/>
    <w:rsid w:val="000D19C5"/>
    <w:rsid w:val="000D1A28"/>
    <w:rsid w:val="000D2255"/>
    <w:rsid w:val="000D248A"/>
    <w:rsid w:val="000D2519"/>
    <w:rsid w:val="000D285F"/>
    <w:rsid w:val="000D28C7"/>
    <w:rsid w:val="000D2D12"/>
    <w:rsid w:val="000D2E2A"/>
    <w:rsid w:val="000D3029"/>
    <w:rsid w:val="000D30F0"/>
    <w:rsid w:val="000D3487"/>
    <w:rsid w:val="000D3B5A"/>
    <w:rsid w:val="000D3CB5"/>
    <w:rsid w:val="000D3FF9"/>
    <w:rsid w:val="000D401B"/>
    <w:rsid w:val="000D404F"/>
    <w:rsid w:val="000D4063"/>
    <w:rsid w:val="000D424F"/>
    <w:rsid w:val="000D46B0"/>
    <w:rsid w:val="000D46ED"/>
    <w:rsid w:val="000D46EE"/>
    <w:rsid w:val="000D4997"/>
    <w:rsid w:val="000D4CE6"/>
    <w:rsid w:val="000D4E0C"/>
    <w:rsid w:val="000D55D1"/>
    <w:rsid w:val="000D5999"/>
    <w:rsid w:val="000D5A4C"/>
    <w:rsid w:val="000D5E78"/>
    <w:rsid w:val="000D5F83"/>
    <w:rsid w:val="000D62C8"/>
    <w:rsid w:val="000D66EB"/>
    <w:rsid w:val="000D6A2B"/>
    <w:rsid w:val="000D7224"/>
    <w:rsid w:val="000D7226"/>
    <w:rsid w:val="000D727A"/>
    <w:rsid w:val="000D73A6"/>
    <w:rsid w:val="000D74F4"/>
    <w:rsid w:val="000D784A"/>
    <w:rsid w:val="000E0492"/>
    <w:rsid w:val="000E05D9"/>
    <w:rsid w:val="000E065F"/>
    <w:rsid w:val="000E08C1"/>
    <w:rsid w:val="000E09BA"/>
    <w:rsid w:val="000E0C77"/>
    <w:rsid w:val="000E1041"/>
    <w:rsid w:val="000E1052"/>
    <w:rsid w:val="000E10BB"/>
    <w:rsid w:val="000E1366"/>
    <w:rsid w:val="000E1440"/>
    <w:rsid w:val="000E1506"/>
    <w:rsid w:val="000E1517"/>
    <w:rsid w:val="000E1AF5"/>
    <w:rsid w:val="000E1B54"/>
    <w:rsid w:val="000E1D14"/>
    <w:rsid w:val="000E1D7E"/>
    <w:rsid w:val="000E1DD9"/>
    <w:rsid w:val="000E1FC7"/>
    <w:rsid w:val="000E2067"/>
    <w:rsid w:val="000E22E9"/>
    <w:rsid w:val="000E2303"/>
    <w:rsid w:val="000E2ABC"/>
    <w:rsid w:val="000E2C23"/>
    <w:rsid w:val="000E2D54"/>
    <w:rsid w:val="000E2F1F"/>
    <w:rsid w:val="000E34CA"/>
    <w:rsid w:val="000E36AD"/>
    <w:rsid w:val="000E3A72"/>
    <w:rsid w:val="000E3AC9"/>
    <w:rsid w:val="000E3AE4"/>
    <w:rsid w:val="000E3B0C"/>
    <w:rsid w:val="000E3B40"/>
    <w:rsid w:val="000E3D46"/>
    <w:rsid w:val="000E419D"/>
    <w:rsid w:val="000E4346"/>
    <w:rsid w:val="000E4622"/>
    <w:rsid w:val="000E4886"/>
    <w:rsid w:val="000E48F5"/>
    <w:rsid w:val="000E49DB"/>
    <w:rsid w:val="000E4D55"/>
    <w:rsid w:val="000E552B"/>
    <w:rsid w:val="000E58CF"/>
    <w:rsid w:val="000E59F1"/>
    <w:rsid w:val="000E5A81"/>
    <w:rsid w:val="000E5C05"/>
    <w:rsid w:val="000E5DCD"/>
    <w:rsid w:val="000E6142"/>
    <w:rsid w:val="000E6208"/>
    <w:rsid w:val="000E63A8"/>
    <w:rsid w:val="000E641D"/>
    <w:rsid w:val="000E6773"/>
    <w:rsid w:val="000E6A1B"/>
    <w:rsid w:val="000E6B84"/>
    <w:rsid w:val="000E6DFE"/>
    <w:rsid w:val="000E6E85"/>
    <w:rsid w:val="000E6F2D"/>
    <w:rsid w:val="000E725C"/>
    <w:rsid w:val="000E7792"/>
    <w:rsid w:val="000E7B10"/>
    <w:rsid w:val="000E7B80"/>
    <w:rsid w:val="000E7E5D"/>
    <w:rsid w:val="000E7FCB"/>
    <w:rsid w:val="000F09D9"/>
    <w:rsid w:val="000F0E0B"/>
    <w:rsid w:val="000F121D"/>
    <w:rsid w:val="000F156E"/>
    <w:rsid w:val="000F1912"/>
    <w:rsid w:val="000F197F"/>
    <w:rsid w:val="000F1DA5"/>
    <w:rsid w:val="000F1DC0"/>
    <w:rsid w:val="000F2098"/>
    <w:rsid w:val="000F21A0"/>
    <w:rsid w:val="000F21CF"/>
    <w:rsid w:val="000F23DE"/>
    <w:rsid w:val="000F23EB"/>
    <w:rsid w:val="000F2669"/>
    <w:rsid w:val="000F2A62"/>
    <w:rsid w:val="000F2E48"/>
    <w:rsid w:val="000F3016"/>
    <w:rsid w:val="000F323B"/>
    <w:rsid w:val="000F33F8"/>
    <w:rsid w:val="000F3EB3"/>
    <w:rsid w:val="000F3FAD"/>
    <w:rsid w:val="000F4037"/>
    <w:rsid w:val="000F41FB"/>
    <w:rsid w:val="000F431E"/>
    <w:rsid w:val="000F4A63"/>
    <w:rsid w:val="000F4C39"/>
    <w:rsid w:val="000F4E5E"/>
    <w:rsid w:val="000F52ED"/>
    <w:rsid w:val="000F5331"/>
    <w:rsid w:val="000F549B"/>
    <w:rsid w:val="000F58ED"/>
    <w:rsid w:val="000F5A74"/>
    <w:rsid w:val="000F5ADE"/>
    <w:rsid w:val="000F5F81"/>
    <w:rsid w:val="000F625B"/>
    <w:rsid w:val="000F641F"/>
    <w:rsid w:val="000F6641"/>
    <w:rsid w:val="000F6AB3"/>
    <w:rsid w:val="000F6AD8"/>
    <w:rsid w:val="000F6CB5"/>
    <w:rsid w:val="000F6DF1"/>
    <w:rsid w:val="000F724B"/>
    <w:rsid w:val="000F72C2"/>
    <w:rsid w:val="000F7352"/>
    <w:rsid w:val="000F7477"/>
    <w:rsid w:val="000F750C"/>
    <w:rsid w:val="000F7861"/>
    <w:rsid w:val="000F78E2"/>
    <w:rsid w:val="000F7A48"/>
    <w:rsid w:val="000F7C17"/>
    <w:rsid w:val="000F7CF2"/>
    <w:rsid w:val="00100379"/>
    <w:rsid w:val="0010064D"/>
    <w:rsid w:val="00100BB5"/>
    <w:rsid w:val="00100D44"/>
    <w:rsid w:val="001010BD"/>
    <w:rsid w:val="0010111D"/>
    <w:rsid w:val="001011A4"/>
    <w:rsid w:val="00101432"/>
    <w:rsid w:val="00101576"/>
    <w:rsid w:val="00101A5D"/>
    <w:rsid w:val="001020B6"/>
    <w:rsid w:val="0010218A"/>
    <w:rsid w:val="00102320"/>
    <w:rsid w:val="00102506"/>
    <w:rsid w:val="00102563"/>
    <w:rsid w:val="00102814"/>
    <w:rsid w:val="001029EF"/>
    <w:rsid w:val="00102EDD"/>
    <w:rsid w:val="001031B7"/>
    <w:rsid w:val="0010324D"/>
    <w:rsid w:val="00103430"/>
    <w:rsid w:val="00103774"/>
    <w:rsid w:val="001037B0"/>
    <w:rsid w:val="00103A92"/>
    <w:rsid w:val="00103AEF"/>
    <w:rsid w:val="00103BAD"/>
    <w:rsid w:val="00103C57"/>
    <w:rsid w:val="00103D89"/>
    <w:rsid w:val="001041A5"/>
    <w:rsid w:val="00104258"/>
    <w:rsid w:val="0010449F"/>
    <w:rsid w:val="00104682"/>
    <w:rsid w:val="0010473F"/>
    <w:rsid w:val="00104747"/>
    <w:rsid w:val="00104EC3"/>
    <w:rsid w:val="001050EF"/>
    <w:rsid w:val="00105201"/>
    <w:rsid w:val="0010522E"/>
    <w:rsid w:val="00105231"/>
    <w:rsid w:val="001056CC"/>
    <w:rsid w:val="001056EA"/>
    <w:rsid w:val="00105C3C"/>
    <w:rsid w:val="00105E93"/>
    <w:rsid w:val="0010635D"/>
    <w:rsid w:val="00106E3D"/>
    <w:rsid w:val="00106E80"/>
    <w:rsid w:val="001070EC"/>
    <w:rsid w:val="001073B5"/>
    <w:rsid w:val="00107708"/>
    <w:rsid w:val="00107F9E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473"/>
    <w:rsid w:val="001116A4"/>
    <w:rsid w:val="0011199D"/>
    <w:rsid w:val="00111C91"/>
    <w:rsid w:val="00111EB7"/>
    <w:rsid w:val="0011216C"/>
    <w:rsid w:val="00112182"/>
    <w:rsid w:val="00112514"/>
    <w:rsid w:val="00112593"/>
    <w:rsid w:val="00112606"/>
    <w:rsid w:val="00112756"/>
    <w:rsid w:val="0011275F"/>
    <w:rsid w:val="001127F1"/>
    <w:rsid w:val="00112889"/>
    <w:rsid w:val="00112A1A"/>
    <w:rsid w:val="00112BC5"/>
    <w:rsid w:val="00112F49"/>
    <w:rsid w:val="001131F1"/>
    <w:rsid w:val="001133F9"/>
    <w:rsid w:val="00113444"/>
    <w:rsid w:val="0011345F"/>
    <w:rsid w:val="0011359E"/>
    <w:rsid w:val="001135F5"/>
    <w:rsid w:val="00113700"/>
    <w:rsid w:val="001138C2"/>
    <w:rsid w:val="0011399E"/>
    <w:rsid w:val="00113A68"/>
    <w:rsid w:val="00113C9C"/>
    <w:rsid w:val="00113DD6"/>
    <w:rsid w:val="00113FB4"/>
    <w:rsid w:val="001143A4"/>
    <w:rsid w:val="0011457F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B4"/>
    <w:rsid w:val="00115DCE"/>
    <w:rsid w:val="00116046"/>
    <w:rsid w:val="00116231"/>
    <w:rsid w:val="0011693D"/>
    <w:rsid w:val="00116B03"/>
    <w:rsid w:val="00116F14"/>
    <w:rsid w:val="00116F74"/>
    <w:rsid w:val="001173A2"/>
    <w:rsid w:val="00117563"/>
    <w:rsid w:val="0011759C"/>
    <w:rsid w:val="001176B7"/>
    <w:rsid w:val="00117715"/>
    <w:rsid w:val="001177EA"/>
    <w:rsid w:val="001179EE"/>
    <w:rsid w:val="001179F8"/>
    <w:rsid w:val="00117D73"/>
    <w:rsid w:val="00117E0B"/>
    <w:rsid w:val="0012027C"/>
    <w:rsid w:val="00120416"/>
    <w:rsid w:val="00120937"/>
    <w:rsid w:val="00120DDC"/>
    <w:rsid w:val="00121867"/>
    <w:rsid w:val="00121A96"/>
    <w:rsid w:val="00121D6C"/>
    <w:rsid w:val="0012218A"/>
    <w:rsid w:val="001221B7"/>
    <w:rsid w:val="0012243F"/>
    <w:rsid w:val="00122738"/>
    <w:rsid w:val="001228F6"/>
    <w:rsid w:val="001229D0"/>
    <w:rsid w:val="00122A07"/>
    <w:rsid w:val="0012342B"/>
    <w:rsid w:val="001239DE"/>
    <w:rsid w:val="001240AC"/>
    <w:rsid w:val="00124249"/>
    <w:rsid w:val="00124252"/>
    <w:rsid w:val="001243E2"/>
    <w:rsid w:val="00124802"/>
    <w:rsid w:val="00124944"/>
    <w:rsid w:val="00125A3A"/>
    <w:rsid w:val="00125C52"/>
    <w:rsid w:val="00125E63"/>
    <w:rsid w:val="001266F1"/>
    <w:rsid w:val="001268B9"/>
    <w:rsid w:val="0012690F"/>
    <w:rsid w:val="00126A0C"/>
    <w:rsid w:val="00126CFC"/>
    <w:rsid w:val="00126DA5"/>
    <w:rsid w:val="001271F9"/>
    <w:rsid w:val="00127407"/>
    <w:rsid w:val="0012741B"/>
    <w:rsid w:val="00127553"/>
    <w:rsid w:val="001276B6"/>
    <w:rsid w:val="0012772E"/>
    <w:rsid w:val="00127B18"/>
    <w:rsid w:val="00127E48"/>
    <w:rsid w:val="00130319"/>
    <w:rsid w:val="00130385"/>
    <w:rsid w:val="00130A35"/>
    <w:rsid w:val="00130B13"/>
    <w:rsid w:val="00130CE2"/>
    <w:rsid w:val="00130F16"/>
    <w:rsid w:val="00130FD0"/>
    <w:rsid w:val="00131543"/>
    <w:rsid w:val="00131878"/>
    <w:rsid w:val="00131908"/>
    <w:rsid w:val="00131CCC"/>
    <w:rsid w:val="00131D04"/>
    <w:rsid w:val="00131FD4"/>
    <w:rsid w:val="0013226B"/>
    <w:rsid w:val="001324EE"/>
    <w:rsid w:val="001325DB"/>
    <w:rsid w:val="001326D0"/>
    <w:rsid w:val="0013291F"/>
    <w:rsid w:val="00132DB2"/>
    <w:rsid w:val="0013305B"/>
    <w:rsid w:val="00133103"/>
    <w:rsid w:val="0013328B"/>
    <w:rsid w:val="00133532"/>
    <w:rsid w:val="001337E7"/>
    <w:rsid w:val="001338E6"/>
    <w:rsid w:val="0013426D"/>
    <w:rsid w:val="001342C8"/>
    <w:rsid w:val="0013441D"/>
    <w:rsid w:val="00134634"/>
    <w:rsid w:val="00134714"/>
    <w:rsid w:val="00134BC5"/>
    <w:rsid w:val="00134C6F"/>
    <w:rsid w:val="00135226"/>
    <w:rsid w:val="001352DA"/>
    <w:rsid w:val="00135634"/>
    <w:rsid w:val="00135E13"/>
    <w:rsid w:val="001364EE"/>
    <w:rsid w:val="00136B55"/>
    <w:rsid w:val="00136BDF"/>
    <w:rsid w:val="001372B1"/>
    <w:rsid w:val="001373A5"/>
    <w:rsid w:val="00137423"/>
    <w:rsid w:val="00137481"/>
    <w:rsid w:val="0013763B"/>
    <w:rsid w:val="00137793"/>
    <w:rsid w:val="00137AD1"/>
    <w:rsid w:val="00137DC8"/>
    <w:rsid w:val="0014005E"/>
    <w:rsid w:val="001408D4"/>
    <w:rsid w:val="00140BDA"/>
    <w:rsid w:val="001412B7"/>
    <w:rsid w:val="001415AF"/>
    <w:rsid w:val="001415CD"/>
    <w:rsid w:val="00141A72"/>
    <w:rsid w:val="00141BC1"/>
    <w:rsid w:val="00141D50"/>
    <w:rsid w:val="00141DA7"/>
    <w:rsid w:val="00141DD2"/>
    <w:rsid w:val="00141EFA"/>
    <w:rsid w:val="00142166"/>
    <w:rsid w:val="001421C5"/>
    <w:rsid w:val="001423A1"/>
    <w:rsid w:val="0014252B"/>
    <w:rsid w:val="001425D0"/>
    <w:rsid w:val="001425D9"/>
    <w:rsid w:val="0014261C"/>
    <w:rsid w:val="00142715"/>
    <w:rsid w:val="00142B67"/>
    <w:rsid w:val="00142D9A"/>
    <w:rsid w:val="00143010"/>
    <w:rsid w:val="001430CD"/>
    <w:rsid w:val="00143109"/>
    <w:rsid w:val="00143269"/>
    <w:rsid w:val="00143754"/>
    <w:rsid w:val="0014388D"/>
    <w:rsid w:val="00143971"/>
    <w:rsid w:val="00143F5B"/>
    <w:rsid w:val="00143FA5"/>
    <w:rsid w:val="0014413C"/>
    <w:rsid w:val="0014436D"/>
    <w:rsid w:val="00144488"/>
    <w:rsid w:val="001445CF"/>
    <w:rsid w:val="001447B2"/>
    <w:rsid w:val="00144BF6"/>
    <w:rsid w:val="00144C82"/>
    <w:rsid w:val="00144CF2"/>
    <w:rsid w:val="00145305"/>
    <w:rsid w:val="001457CC"/>
    <w:rsid w:val="001458BF"/>
    <w:rsid w:val="00145C8F"/>
    <w:rsid w:val="00145F9C"/>
    <w:rsid w:val="00146078"/>
    <w:rsid w:val="001462D2"/>
    <w:rsid w:val="00146325"/>
    <w:rsid w:val="00146354"/>
    <w:rsid w:val="0014638D"/>
    <w:rsid w:val="00146462"/>
    <w:rsid w:val="00146693"/>
    <w:rsid w:val="0014735E"/>
    <w:rsid w:val="001473AF"/>
    <w:rsid w:val="001476D0"/>
    <w:rsid w:val="00147A6D"/>
    <w:rsid w:val="00147C15"/>
    <w:rsid w:val="00147DE3"/>
    <w:rsid w:val="00147F35"/>
    <w:rsid w:val="0015074E"/>
    <w:rsid w:val="00150CBB"/>
    <w:rsid w:val="00150F51"/>
    <w:rsid w:val="00150F9B"/>
    <w:rsid w:val="00151091"/>
    <w:rsid w:val="001512AE"/>
    <w:rsid w:val="00151654"/>
    <w:rsid w:val="001516D8"/>
    <w:rsid w:val="00151825"/>
    <w:rsid w:val="0015186C"/>
    <w:rsid w:val="00151ABA"/>
    <w:rsid w:val="00151E47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C10"/>
    <w:rsid w:val="00154F1D"/>
    <w:rsid w:val="00155094"/>
    <w:rsid w:val="0015521D"/>
    <w:rsid w:val="001553D4"/>
    <w:rsid w:val="0015575E"/>
    <w:rsid w:val="0015578B"/>
    <w:rsid w:val="00156766"/>
    <w:rsid w:val="0015689B"/>
    <w:rsid w:val="00156D1B"/>
    <w:rsid w:val="00156DE9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11C"/>
    <w:rsid w:val="001602DD"/>
    <w:rsid w:val="001603E4"/>
    <w:rsid w:val="0016046E"/>
    <w:rsid w:val="00160A07"/>
    <w:rsid w:val="00160AA5"/>
    <w:rsid w:val="00160AC5"/>
    <w:rsid w:val="00160C35"/>
    <w:rsid w:val="0016136A"/>
    <w:rsid w:val="00161472"/>
    <w:rsid w:val="0016149D"/>
    <w:rsid w:val="00161578"/>
    <w:rsid w:val="00161A58"/>
    <w:rsid w:val="00161CA1"/>
    <w:rsid w:val="00161DFF"/>
    <w:rsid w:val="00161FE8"/>
    <w:rsid w:val="00162243"/>
    <w:rsid w:val="001625AA"/>
    <w:rsid w:val="001625BE"/>
    <w:rsid w:val="00162611"/>
    <w:rsid w:val="00162A3C"/>
    <w:rsid w:val="00162B07"/>
    <w:rsid w:val="0016317A"/>
    <w:rsid w:val="00163472"/>
    <w:rsid w:val="001634CF"/>
    <w:rsid w:val="0016379E"/>
    <w:rsid w:val="00163997"/>
    <w:rsid w:val="00163CAB"/>
    <w:rsid w:val="00163E56"/>
    <w:rsid w:val="00163EAC"/>
    <w:rsid w:val="00163FA4"/>
    <w:rsid w:val="001641D2"/>
    <w:rsid w:val="00164206"/>
    <w:rsid w:val="00164785"/>
    <w:rsid w:val="00164E99"/>
    <w:rsid w:val="001653DB"/>
    <w:rsid w:val="0016554F"/>
    <w:rsid w:val="00165E6F"/>
    <w:rsid w:val="001661AA"/>
    <w:rsid w:val="001663F1"/>
    <w:rsid w:val="00166544"/>
    <w:rsid w:val="00166CB7"/>
    <w:rsid w:val="001670F3"/>
    <w:rsid w:val="0016713E"/>
    <w:rsid w:val="0016746F"/>
    <w:rsid w:val="001679C5"/>
    <w:rsid w:val="00167D02"/>
    <w:rsid w:val="001701A7"/>
    <w:rsid w:val="0017033F"/>
    <w:rsid w:val="00170570"/>
    <w:rsid w:val="001705C1"/>
    <w:rsid w:val="00170A24"/>
    <w:rsid w:val="00170ADA"/>
    <w:rsid w:val="00170C0A"/>
    <w:rsid w:val="00170CC4"/>
    <w:rsid w:val="00170ED5"/>
    <w:rsid w:val="00171379"/>
    <w:rsid w:val="0017142D"/>
    <w:rsid w:val="00171595"/>
    <w:rsid w:val="00171859"/>
    <w:rsid w:val="00171C86"/>
    <w:rsid w:val="00171E18"/>
    <w:rsid w:val="00171E83"/>
    <w:rsid w:val="00171F2C"/>
    <w:rsid w:val="00172001"/>
    <w:rsid w:val="001721C5"/>
    <w:rsid w:val="00172736"/>
    <w:rsid w:val="00172AF1"/>
    <w:rsid w:val="00172D4A"/>
    <w:rsid w:val="00172E04"/>
    <w:rsid w:val="001730A5"/>
    <w:rsid w:val="00173182"/>
    <w:rsid w:val="0017332F"/>
    <w:rsid w:val="00173684"/>
    <w:rsid w:val="001739EB"/>
    <w:rsid w:val="00173EAF"/>
    <w:rsid w:val="00173FE0"/>
    <w:rsid w:val="001742EB"/>
    <w:rsid w:val="001743D9"/>
    <w:rsid w:val="00174596"/>
    <w:rsid w:val="00174D13"/>
    <w:rsid w:val="00175047"/>
    <w:rsid w:val="00175762"/>
    <w:rsid w:val="00175B95"/>
    <w:rsid w:val="00175C29"/>
    <w:rsid w:val="00175CBA"/>
    <w:rsid w:val="00175E09"/>
    <w:rsid w:val="00175E15"/>
    <w:rsid w:val="00176156"/>
    <w:rsid w:val="001762FC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77BA8"/>
    <w:rsid w:val="00180382"/>
    <w:rsid w:val="00180507"/>
    <w:rsid w:val="001805A3"/>
    <w:rsid w:val="001806FC"/>
    <w:rsid w:val="0018072C"/>
    <w:rsid w:val="001807A6"/>
    <w:rsid w:val="00180B89"/>
    <w:rsid w:val="00180B92"/>
    <w:rsid w:val="00180E49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529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BAA"/>
    <w:rsid w:val="00183E1C"/>
    <w:rsid w:val="00184196"/>
    <w:rsid w:val="001842C6"/>
    <w:rsid w:val="001842E4"/>
    <w:rsid w:val="00184407"/>
    <w:rsid w:val="00184499"/>
    <w:rsid w:val="001845DC"/>
    <w:rsid w:val="00184A25"/>
    <w:rsid w:val="00184F9F"/>
    <w:rsid w:val="00184FDA"/>
    <w:rsid w:val="0018555B"/>
    <w:rsid w:val="00185893"/>
    <w:rsid w:val="001862F3"/>
    <w:rsid w:val="001863F1"/>
    <w:rsid w:val="00186488"/>
    <w:rsid w:val="001867B4"/>
    <w:rsid w:val="00186C47"/>
    <w:rsid w:val="001870FD"/>
    <w:rsid w:val="00187222"/>
    <w:rsid w:val="0018747F"/>
    <w:rsid w:val="00187717"/>
    <w:rsid w:val="0018788E"/>
    <w:rsid w:val="00187BCD"/>
    <w:rsid w:val="00187E14"/>
    <w:rsid w:val="001901ED"/>
    <w:rsid w:val="00190369"/>
    <w:rsid w:val="00190384"/>
    <w:rsid w:val="00190453"/>
    <w:rsid w:val="001905F3"/>
    <w:rsid w:val="00190725"/>
    <w:rsid w:val="00190E69"/>
    <w:rsid w:val="00190F12"/>
    <w:rsid w:val="00190FA2"/>
    <w:rsid w:val="0019176B"/>
    <w:rsid w:val="00191D33"/>
    <w:rsid w:val="00192293"/>
    <w:rsid w:val="001925A9"/>
    <w:rsid w:val="001926EA"/>
    <w:rsid w:val="00192A3C"/>
    <w:rsid w:val="00192E82"/>
    <w:rsid w:val="001930B6"/>
    <w:rsid w:val="00193142"/>
    <w:rsid w:val="001936A8"/>
    <w:rsid w:val="00193747"/>
    <w:rsid w:val="00193A08"/>
    <w:rsid w:val="00193DB7"/>
    <w:rsid w:val="00193DEA"/>
    <w:rsid w:val="00194674"/>
    <w:rsid w:val="0019484C"/>
    <w:rsid w:val="00194AD8"/>
    <w:rsid w:val="00194C35"/>
    <w:rsid w:val="00194E03"/>
    <w:rsid w:val="00194E86"/>
    <w:rsid w:val="00194F63"/>
    <w:rsid w:val="00195683"/>
    <w:rsid w:val="00195706"/>
    <w:rsid w:val="00195A89"/>
    <w:rsid w:val="0019605A"/>
    <w:rsid w:val="0019646C"/>
    <w:rsid w:val="0019647E"/>
    <w:rsid w:val="001966D2"/>
    <w:rsid w:val="0019698C"/>
    <w:rsid w:val="00197022"/>
    <w:rsid w:val="00197442"/>
    <w:rsid w:val="00197661"/>
    <w:rsid w:val="0019785D"/>
    <w:rsid w:val="001978E6"/>
    <w:rsid w:val="00197DDF"/>
    <w:rsid w:val="00197FCF"/>
    <w:rsid w:val="001A040A"/>
    <w:rsid w:val="001A0519"/>
    <w:rsid w:val="001A0684"/>
    <w:rsid w:val="001A0956"/>
    <w:rsid w:val="001A0A24"/>
    <w:rsid w:val="001A0C3B"/>
    <w:rsid w:val="001A1216"/>
    <w:rsid w:val="001A12AC"/>
    <w:rsid w:val="001A14A3"/>
    <w:rsid w:val="001A17C5"/>
    <w:rsid w:val="001A1B9D"/>
    <w:rsid w:val="001A1D6F"/>
    <w:rsid w:val="001A1E8A"/>
    <w:rsid w:val="001A1F68"/>
    <w:rsid w:val="001A22AF"/>
    <w:rsid w:val="001A24F6"/>
    <w:rsid w:val="001A27E1"/>
    <w:rsid w:val="001A2C35"/>
    <w:rsid w:val="001A31AE"/>
    <w:rsid w:val="001A33F0"/>
    <w:rsid w:val="001A35D4"/>
    <w:rsid w:val="001A37C3"/>
    <w:rsid w:val="001A3A5D"/>
    <w:rsid w:val="001A4206"/>
    <w:rsid w:val="001A4439"/>
    <w:rsid w:val="001A4BB4"/>
    <w:rsid w:val="001A4C57"/>
    <w:rsid w:val="001A4DD1"/>
    <w:rsid w:val="001A4E3A"/>
    <w:rsid w:val="001A50B1"/>
    <w:rsid w:val="001A5F42"/>
    <w:rsid w:val="001A618B"/>
    <w:rsid w:val="001A6604"/>
    <w:rsid w:val="001A6625"/>
    <w:rsid w:val="001A6674"/>
    <w:rsid w:val="001A6971"/>
    <w:rsid w:val="001A69E4"/>
    <w:rsid w:val="001A6A18"/>
    <w:rsid w:val="001A6D86"/>
    <w:rsid w:val="001A70F7"/>
    <w:rsid w:val="001A745C"/>
    <w:rsid w:val="001A7754"/>
    <w:rsid w:val="001A77BB"/>
    <w:rsid w:val="001A79A4"/>
    <w:rsid w:val="001B0041"/>
    <w:rsid w:val="001B0354"/>
    <w:rsid w:val="001B0BA7"/>
    <w:rsid w:val="001B0D79"/>
    <w:rsid w:val="001B0F6F"/>
    <w:rsid w:val="001B11B7"/>
    <w:rsid w:val="001B12B5"/>
    <w:rsid w:val="001B1566"/>
    <w:rsid w:val="001B1600"/>
    <w:rsid w:val="001B180F"/>
    <w:rsid w:val="001B1A6F"/>
    <w:rsid w:val="001B1CEA"/>
    <w:rsid w:val="001B1E03"/>
    <w:rsid w:val="001B20D1"/>
    <w:rsid w:val="001B2495"/>
    <w:rsid w:val="001B26E9"/>
    <w:rsid w:val="001B2971"/>
    <w:rsid w:val="001B3149"/>
    <w:rsid w:val="001B3291"/>
    <w:rsid w:val="001B33C3"/>
    <w:rsid w:val="001B3572"/>
    <w:rsid w:val="001B3C47"/>
    <w:rsid w:val="001B3D41"/>
    <w:rsid w:val="001B4135"/>
    <w:rsid w:val="001B4429"/>
    <w:rsid w:val="001B4901"/>
    <w:rsid w:val="001B49F7"/>
    <w:rsid w:val="001B4DD5"/>
    <w:rsid w:val="001B527B"/>
    <w:rsid w:val="001B56DE"/>
    <w:rsid w:val="001B5847"/>
    <w:rsid w:val="001B5E24"/>
    <w:rsid w:val="001B5F0F"/>
    <w:rsid w:val="001B611C"/>
    <w:rsid w:val="001B61DE"/>
    <w:rsid w:val="001B6333"/>
    <w:rsid w:val="001B66C2"/>
    <w:rsid w:val="001B674A"/>
    <w:rsid w:val="001B6982"/>
    <w:rsid w:val="001B6A05"/>
    <w:rsid w:val="001B6AF8"/>
    <w:rsid w:val="001B6B77"/>
    <w:rsid w:val="001B6BAD"/>
    <w:rsid w:val="001B6FEC"/>
    <w:rsid w:val="001B7396"/>
    <w:rsid w:val="001B76BA"/>
    <w:rsid w:val="001B781D"/>
    <w:rsid w:val="001B7A39"/>
    <w:rsid w:val="001C006D"/>
    <w:rsid w:val="001C014A"/>
    <w:rsid w:val="001C027D"/>
    <w:rsid w:val="001C052A"/>
    <w:rsid w:val="001C064F"/>
    <w:rsid w:val="001C0E4E"/>
    <w:rsid w:val="001C0FBC"/>
    <w:rsid w:val="001C121D"/>
    <w:rsid w:val="001C1246"/>
    <w:rsid w:val="001C12E6"/>
    <w:rsid w:val="001C19CC"/>
    <w:rsid w:val="001C1D78"/>
    <w:rsid w:val="001C26CE"/>
    <w:rsid w:val="001C26F9"/>
    <w:rsid w:val="001C2A3F"/>
    <w:rsid w:val="001C2E9A"/>
    <w:rsid w:val="001C351C"/>
    <w:rsid w:val="001C3588"/>
    <w:rsid w:val="001C35A6"/>
    <w:rsid w:val="001C3850"/>
    <w:rsid w:val="001C3D1C"/>
    <w:rsid w:val="001C3FC8"/>
    <w:rsid w:val="001C40A5"/>
    <w:rsid w:val="001C41CF"/>
    <w:rsid w:val="001C41EF"/>
    <w:rsid w:val="001C4833"/>
    <w:rsid w:val="001C4A04"/>
    <w:rsid w:val="001C4A1F"/>
    <w:rsid w:val="001C4AAD"/>
    <w:rsid w:val="001C4BD4"/>
    <w:rsid w:val="001C4F0C"/>
    <w:rsid w:val="001C5180"/>
    <w:rsid w:val="001C54F3"/>
    <w:rsid w:val="001C575C"/>
    <w:rsid w:val="001C5797"/>
    <w:rsid w:val="001C57CB"/>
    <w:rsid w:val="001C5DB8"/>
    <w:rsid w:val="001C5E8B"/>
    <w:rsid w:val="001C5F21"/>
    <w:rsid w:val="001C5F9D"/>
    <w:rsid w:val="001C6381"/>
    <w:rsid w:val="001C6B82"/>
    <w:rsid w:val="001C73F4"/>
    <w:rsid w:val="001C76EB"/>
    <w:rsid w:val="001C7B49"/>
    <w:rsid w:val="001C7DF7"/>
    <w:rsid w:val="001D04B9"/>
    <w:rsid w:val="001D080D"/>
    <w:rsid w:val="001D0881"/>
    <w:rsid w:val="001D1447"/>
    <w:rsid w:val="001D1841"/>
    <w:rsid w:val="001D2401"/>
    <w:rsid w:val="001D2427"/>
    <w:rsid w:val="001D24BE"/>
    <w:rsid w:val="001D25EC"/>
    <w:rsid w:val="001D2605"/>
    <w:rsid w:val="001D2717"/>
    <w:rsid w:val="001D2896"/>
    <w:rsid w:val="001D28C3"/>
    <w:rsid w:val="001D2B17"/>
    <w:rsid w:val="001D2D6A"/>
    <w:rsid w:val="001D2D90"/>
    <w:rsid w:val="001D2E6A"/>
    <w:rsid w:val="001D309C"/>
    <w:rsid w:val="001D33D5"/>
    <w:rsid w:val="001D371D"/>
    <w:rsid w:val="001D3CC1"/>
    <w:rsid w:val="001D42B1"/>
    <w:rsid w:val="001D43C3"/>
    <w:rsid w:val="001D44AA"/>
    <w:rsid w:val="001D472D"/>
    <w:rsid w:val="001D4854"/>
    <w:rsid w:val="001D4989"/>
    <w:rsid w:val="001D4ABF"/>
    <w:rsid w:val="001D4B49"/>
    <w:rsid w:val="001D4D38"/>
    <w:rsid w:val="001D4FC4"/>
    <w:rsid w:val="001D501C"/>
    <w:rsid w:val="001D5080"/>
    <w:rsid w:val="001D50BC"/>
    <w:rsid w:val="001D52E4"/>
    <w:rsid w:val="001D5430"/>
    <w:rsid w:val="001D58A4"/>
    <w:rsid w:val="001D5C90"/>
    <w:rsid w:val="001D5D39"/>
    <w:rsid w:val="001D5FC0"/>
    <w:rsid w:val="001D607A"/>
    <w:rsid w:val="001D60B3"/>
    <w:rsid w:val="001D660B"/>
    <w:rsid w:val="001D66FC"/>
    <w:rsid w:val="001D68BC"/>
    <w:rsid w:val="001D6C5D"/>
    <w:rsid w:val="001D6CFD"/>
    <w:rsid w:val="001D6DDD"/>
    <w:rsid w:val="001D6E97"/>
    <w:rsid w:val="001D6ECE"/>
    <w:rsid w:val="001D736B"/>
    <w:rsid w:val="001D7BA7"/>
    <w:rsid w:val="001E0172"/>
    <w:rsid w:val="001E025D"/>
    <w:rsid w:val="001E0456"/>
    <w:rsid w:val="001E058F"/>
    <w:rsid w:val="001E09C4"/>
    <w:rsid w:val="001E0B06"/>
    <w:rsid w:val="001E0BE0"/>
    <w:rsid w:val="001E0D3C"/>
    <w:rsid w:val="001E0D4B"/>
    <w:rsid w:val="001E0D7E"/>
    <w:rsid w:val="001E0FCC"/>
    <w:rsid w:val="001E1023"/>
    <w:rsid w:val="001E114F"/>
    <w:rsid w:val="001E12D9"/>
    <w:rsid w:val="001E1880"/>
    <w:rsid w:val="001E18B8"/>
    <w:rsid w:val="001E1C0D"/>
    <w:rsid w:val="001E203C"/>
    <w:rsid w:val="001E21E6"/>
    <w:rsid w:val="001E21F7"/>
    <w:rsid w:val="001E28EE"/>
    <w:rsid w:val="001E2E1D"/>
    <w:rsid w:val="001E2EF6"/>
    <w:rsid w:val="001E2F8E"/>
    <w:rsid w:val="001E31EE"/>
    <w:rsid w:val="001E3367"/>
    <w:rsid w:val="001E39F0"/>
    <w:rsid w:val="001E3AE2"/>
    <w:rsid w:val="001E3CF5"/>
    <w:rsid w:val="001E3E0C"/>
    <w:rsid w:val="001E443A"/>
    <w:rsid w:val="001E4F36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5E4C"/>
    <w:rsid w:val="001E6DBA"/>
    <w:rsid w:val="001E6F22"/>
    <w:rsid w:val="001E72D2"/>
    <w:rsid w:val="001E7803"/>
    <w:rsid w:val="001E7870"/>
    <w:rsid w:val="001E7891"/>
    <w:rsid w:val="001E79DF"/>
    <w:rsid w:val="001E7B63"/>
    <w:rsid w:val="001E7B93"/>
    <w:rsid w:val="001F06A9"/>
    <w:rsid w:val="001F099B"/>
    <w:rsid w:val="001F0A67"/>
    <w:rsid w:val="001F0B0D"/>
    <w:rsid w:val="001F0D4E"/>
    <w:rsid w:val="001F1125"/>
    <w:rsid w:val="001F129F"/>
    <w:rsid w:val="001F1306"/>
    <w:rsid w:val="001F134C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1DB"/>
    <w:rsid w:val="001F3907"/>
    <w:rsid w:val="001F3B23"/>
    <w:rsid w:val="001F3C19"/>
    <w:rsid w:val="001F3CA8"/>
    <w:rsid w:val="001F43DF"/>
    <w:rsid w:val="001F478F"/>
    <w:rsid w:val="001F4A65"/>
    <w:rsid w:val="001F4F9E"/>
    <w:rsid w:val="001F5038"/>
    <w:rsid w:val="001F53DE"/>
    <w:rsid w:val="001F557C"/>
    <w:rsid w:val="001F579C"/>
    <w:rsid w:val="001F59C4"/>
    <w:rsid w:val="001F5A57"/>
    <w:rsid w:val="001F5AB9"/>
    <w:rsid w:val="001F5B51"/>
    <w:rsid w:val="001F5C35"/>
    <w:rsid w:val="001F5F29"/>
    <w:rsid w:val="001F5F38"/>
    <w:rsid w:val="001F60A3"/>
    <w:rsid w:val="001F629D"/>
    <w:rsid w:val="001F6341"/>
    <w:rsid w:val="001F6C7D"/>
    <w:rsid w:val="001F7049"/>
    <w:rsid w:val="001F71DC"/>
    <w:rsid w:val="001F7246"/>
    <w:rsid w:val="001F76C6"/>
    <w:rsid w:val="001F786D"/>
    <w:rsid w:val="001F7A9C"/>
    <w:rsid w:val="001F7D63"/>
    <w:rsid w:val="002004FD"/>
    <w:rsid w:val="0020063F"/>
    <w:rsid w:val="002009CC"/>
    <w:rsid w:val="00200AF1"/>
    <w:rsid w:val="00200B5D"/>
    <w:rsid w:val="00200D15"/>
    <w:rsid w:val="00200DA0"/>
    <w:rsid w:val="00200E3C"/>
    <w:rsid w:val="002013CD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3F"/>
    <w:rsid w:val="00202F2F"/>
    <w:rsid w:val="00202F91"/>
    <w:rsid w:val="00203574"/>
    <w:rsid w:val="0020389B"/>
    <w:rsid w:val="00203CE6"/>
    <w:rsid w:val="00203FA4"/>
    <w:rsid w:val="0020432F"/>
    <w:rsid w:val="00204BF8"/>
    <w:rsid w:val="00204E12"/>
    <w:rsid w:val="00204E86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BEA"/>
    <w:rsid w:val="00206C84"/>
    <w:rsid w:val="00206E6A"/>
    <w:rsid w:val="00206FD5"/>
    <w:rsid w:val="00207205"/>
    <w:rsid w:val="002072C2"/>
    <w:rsid w:val="002076F3"/>
    <w:rsid w:val="00207920"/>
    <w:rsid w:val="002079B5"/>
    <w:rsid w:val="00207AEE"/>
    <w:rsid w:val="00210771"/>
    <w:rsid w:val="002107E3"/>
    <w:rsid w:val="0021083C"/>
    <w:rsid w:val="00210CE1"/>
    <w:rsid w:val="00210F74"/>
    <w:rsid w:val="00211030"/>
    <w:rsid w:val="00211052"/>
    <w:rsid w:val="0021108A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84B"/>
    <w:rsid w:val="00213D73"/>
    <w:rsid w:val="00213DE6"/>
    <w:rsid w:val="00213EAF"/>
    <w:rsid w:val="00213EFC"/>
    <w:rsid w:val="002140B6"/>
    <w:rsid w:val="002142D2"/>
    <w:rsid w:val="0021443F"/>
    <w:rsid w:val="00214999"/>
    <w:rsid w:val="002149A7"/>
    <w:rsid w:val="00214AA8"/>
    <w:rsid w:val="00214CC3"/>
    <w:rsid w:val="00214F8E"/>
    <w:rsid w:val="0021534C"/>
    <w:rsid w:val="00215890"/>
    <w:rsid w:val="00215E87"/>
    <w:rsid w:val="0021622C"/>
    <w:rsid w:val="002163CA"/>
    <w:rsid w:val="00216787"/>
    <w:rsid w:val="00216D45"/>
    <w:rsid w:val="00216E44"/>
    <w:rsid w:val="002170E3"/>
    <w:rsid w:val="00217120"/>
    <w:rsid w:val="00217290"/>
    <w:rsid w:val="002174C7"/>
    <w:rsid w:val="00217556"/>
    <w:rsid w:val="002175F8"/>
    <w:rsid w:val="002179B0"/>
    <w:rsid w:val="002179DE"/>
    <w:rsid w:val="00217A9F"/>
    <w:rsid w:val="00217C44"/>
    <w:rsid w:val="0022030C"/>
    <w:rsid w:val="0022058A"/>
    <w:rsid w:val="002208BD"/>
    <w:rsid w:val="0022093C"/>
    <w:rsid w:val="00220990"/>
    <w:rsid w:val="00220FF5"/>
    <w:rsid w:val="00221074"/>
    <w:rsid w:val="002216E6"/>
    <w:rsid w:val="0022208E"/>
    <w:rsid w:val="00222C40"/>
    <w:rsid w:val="00222D1D"/>
    <w:rsid w:val="00222E57"/>
    <w:rsid w:val="00222F0C"/>
    <w:rsid w:val="002230A2"/>
    <w:rsid w:val="0022369F"/>
    <w:rsid w:val="00223D1D"/>
    <w:rsid w:val="00223DF2"/>
    <w:rsid w:val="00224258"/>
    <w:rsid w:val="002244E0"/>
    <w:rsid w:val="002247C0"/>
    <w:rsid w:val="00224841"/>
    <w:rsid w:val="00224DBE"/>
    <w:rsid w:val="00224E55"/>
    <w:rsid w:val="00224FC7"/>
    <w:rsid w:val="0022507C"/>
    <w:rsid w:val="00225DAB"/>
    <w:rsid w:val="00226183"/>
    <w:rsid w:val="002261FC"/>
    <w:rsid w:val="00226200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ABF"/>
    <w:rsid w:val="00227B24"/>
    <w:rsid w:val="002301DA"/>
    <w:rsid w:val="00230936"/>
    <w:rsid w:val="00230C94"/>
    <w:rsid w:val="00230C9C"/>
    <w:rsid w:val="00230EB7"/>
    <w:rsid w:val="00230EC6"/>
    <w:rsid w:val="00230FCF"/>
    <w:rsid w:val="00231076"/>
    <w:rsid w:val="002310AF"/>
    <w:rsid w:val="00231816"/>
    <w:rsid w:val="00231F1E"/>
    <w:rsid w:val="002322F6"/>
    <w:rsid w:val="00232321"/>
    <w:rsid w:val="00232C14"/>
    <w:rsid w:val="00232D8A"/>
    <w:rsid w:val="00233036"/>
    <w:rsid w:val="00233355"/>
    <w:rsid w:val="0023379E"/>
    <w:rsid w:val="002337EC"/>
    <w:rsid w:val="00233811"/>
    <w:rsid w:val="00233A2D"/>
    <w:rsid w:val="0023458E"/>
    <w:rsid w:val="002349F0"/>
    <w:rsid w:val="00234C5F"/>
    <w:rsid w:val="00234F90"/>
    <w:rsid w:val="0023519B"/>
    <w:rsid w:val="0023546E"/>
    <w:rsid w:val="00235719"/>
    <w:rsid w:val="00235827"/>
    <w:rsid w:val="0023585F"/>
    <w:rsid w:val="00235D88"/>
    <w:rsid w:val="00235F0C"/>
    <w:rsid w:val="002361B5"/>
    <w:rsid w:val="002366A3"/>
    <w:rsid w:val="00236947"/>
    <w:rsid w:val="00236C46"/>
    <w:rsid w:val="00236C6E"/>
    <w:rsid w:val="00236DDB"/>
    <w:rsid w:val="00236F2B"/>
    <w:rsid w:val="00237211"/>
    <w:rsid w:val="002373D4"/>
    <w:rsid w:val="002376B6"/>
    <w:rsid w:val="00237771"/>
    <w:rsid w:val="002379F9"/>
    <w:rsid w:val="00237AB2"/>
    <w:rsid w:val="00237BAA"/>
    <w:rsid w:val="00237CA0"/>
    <w:rsid w:val="00237D5C"/>
    <w:rsid w:val="00237D9B"/>
    <w:rsid w:val="00237E42"/>
    <w:rsid w:val="00237E5C"/>
    <w:rsid w:val="002401F7"/>
    <w:rsid w:val="002403F0"/>
    <w:rsid w:val="0024078C"/>
    <w:rsid w:val="002407A6"/>
    <w:rsid w:val="0024085D"/>
    <w:rsid w:val="00240A71"/>
    <w:rsid w:val="00240C9B"/>
    <w:rsid w:val="002410EB"/>
    <w:rsid w:val="002414D2"/>
    <w:rsid w:val="0024151F"/>
    <w:rsid w:val="0024185C"/>
    <w:rsid w:val="00241933"/>
    <w:rsid w:val="00242173"/>
    <w:rsid w:val="002426D7"/>
    <w:rsid w:val="002429B3"/>
    <w:rsid w:val="00243212"/>
    <w:rsid w:val="0024339A"/>
    <w:rsid w:val="00243540"/>
    <w:rsid w:val="00243641"/>
    <w:rsid w:val="002437DD"/>
    <w:rsid w:val="00243997"/>
    <w:rsid w:val="00243E42"/>
    <w:rsid w:val="00244113"/>
    <w:rsid w:val="0024448F"/>
    <w:rsid w:val="0024452C"/>
    <w:rsid w:val="0024485C"/>
    <w:rsid w:val="0024529B"/>
    <w:rsid w:val="00245579"/>
    <w:rsid w:val="00245D0A"/>
    <w:rsid w:val="00245E26"/>
    <w:rsid w:val="0024603E"/>
    <w:rsid w:val="002461C3"/>
    <w:rsid w:val="002462FC"/>
    <w:rsid w:val="002463B9"/>
    <w:rsid w:val="002463DD"/>
    <w:rsid w:val="00246590"/>
    <w:rsid w:val="0024669C"/>
    <w:rsid w:val="00246D97"/>
    <w:rsid w:val="00246DB8"/>
    <w:rsid w:val="0024708E"/>
    <w:rsid w:val="0024743F"/>
    <w:rsid w:val="00247462"/>
    <w:rsid w:val="00247801"/>
    <w:rsid w:val="00247919"/>
    <w:rsid w:val="0024798E"/>
    <w:rsid w:val="002479A1"/>
    <w:rsid w:val="002479E3"/>
    <w:rsid w:val="00247A04"/>
    <w:rsid w:val="00247A13"/>
    <w:rsid w:val="00247D89"/>
    <w:rsid w:val="00250385"/>
    <w:rsid w:val="002503CC"/>
    <w:rsid w:val="00250815"/>
    <w:rsid w:val="00250FBD"/>
    <w:rsid w:val="002510E5"/>
    <w:rsid w:val="002514DB"/>
    <w:rsid w:val="002514E8"/>
    <w:rsid w:val="002517A3"/>
    <w:rsid w:val="00251819"/>
    <w:rsid w:val="00251EDF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30"/>
    <w:rsid w:val="00253E8D"/>
    <w:rsid w:val="00253E9D"/>
    <w:rsid w:val="00253FBA"/>
    <w:rsid w:val="002541E7"/>
    <w:rsid w:val="0025447E"/>
    <w:rsid w:val="002545BD"/>
    <w:rsid w:val="0025470B"/>
    <w:rsid w:val="00254C7B"/>
    <w:rsid w:val="00254C9A"/>
    <w:rsid w:val="00254CD1"/>
    <w:rsid w:val="00254DA8"/>
    <w:rsid w:val="00254DEE"/>
    <w:rsid w:val="00254E40"/>
    <w:rsid w:val="002553E6"/>
    <w:rsid w:val="00255817"/>
    <w:rsid w:val="002559A4"/>
    <w:rsid w:val="00255C03"/>
    <w:rsid w:val="00255C09"/>
    <w:rsid w:val="00255FD7"/>
    <w:rsid w:val="002560F6"/>
    <w:rsid w:val="00256328"/>
    <w:rsid w:val="0025665A"/>
    <w:rsid w:val="002567FB"/>
    <w:rsid w:val="002569DE"/>
    <w:rsid w:val="00256FE1"/>
    <w:rsid w:val="0025700F"/>
    <w:rsid w:val="0025719C"/>
    <w:rsid w:val="002571F4"/>
    <w:rsid w:val="00257239"/>
    <w:rsid w:val="00257423"/>
    <w:rsid w:val="00257435"/>
    <w:rsid w:val="00257973"/>
    <w:rsid w:val="00257BB0"/>
    <w:rsid w:val="00257C19"/>
    <w:rsid w:val="00257CB9"/>
    <w:rsid w:val="00257E61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1F29"/>
    <w:rsid w:val="002621FD"/>
    <w:rsid w:val="00262601"/>
    <w:rsid w:val="00262697"/>
    <w:rsid w:val="00262962"/>
    <w:rsid w:val="00262B8F"/>
    <w:rsid w:val="00262CE8"/>
    <w:rsid w:val="00262D9A"/>
    <w:rsid w:val="00262FAD"/>
    <w:rsid w:val="002633B3"/>
    <w:rsid w:val="002635B5"/>
    <w:rsid w:val="00263DAA"/>
    <w:rsid w:val="00263E82"/>
    <w:rsid w:val="00263E9A"/>
    <w:rsid w:val="00263F58"/>
    <w:rsid w:val="00263FEA"/>
    <w:rsid w:val="0026401B"/>
    <w:rsid w:val="002643A1"/>
    <w:rsid w:val="0026445C"/>
    <w:rsid w:val="002647D1"/>
    <w:rsid w:val="00264838"/>
    <w:rsid w:val="00264B15"/>
    <w:rsid w:val="00265127"/>
    <w:rsid w:val="00265257"/>
    <w:rsid w:val="0026564B"/>
    <w:rsid w:val="00265819"/>
    <w:rsid w:val="002658E7"/>
    <w:rsid w:val="00265A59"/>
    <w:rsid w:val="00265A6E"/>
    <w:rsid w:val="00265AD2"/>
    <w:rsid w:val="00265FE7"/>
    <w:rsid w:val="002662AC"/>
    <w:rsid w:val="002662E2"/>
    <w:rsid w:val="00266622"/>
    <w:rsid w:val="00266948"/>
    <w:rsid w:val="00266C36"/>
    <w:rsid w:val="00266CAB"/>
    <w:rsid w:val="00267038"/>
    <w:rsid w:val="0026736C"/>
    <w:rsid w:val="0026741D"/>
    <w:rsid w:val="0026750E"/>
    <w:rsid w:val="00267702"/>
    <w:rsid w:val="0026779D"/>
    <w:rsid w:val="00267A28"/>
    <w:rsid w:val="00267CD8"/>
    <w:rsid w:val="002704D5"/>
    <w:rsid w:val="00270872"/>
    <w:rsid w:val="00270F79"/>
    <w:rsid w:val="0027102E"/>
    <w:rsid w:val="00271166"/>
    <w:rsid w:val="00271359"/>
    <w:rsid w:val="002717DF"/>
    <w:rsid w:val="00271956"/>
    <w:rsid w:val="00271B1A"/>
    <w:rsid w:val="00272200"/>
    <w:rsid w:val="00272474"/>
    <w:rsid w:val="00272506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2E0D"/>
    <w:rsid w:val="002732C4"/>
    <w:rsid w:val="002734CB"/>
    <w:rsid w:val="00273631"/>
    <w:rsid w:val="002739D3"/>
    <w:rsid w:val="00273D2A"/>
    <w:rsid w:val="00273D6B"/>
    <w:rsid w:val="00273E52"/>
    <w:rsid w:val="00273FA1"/>
    <w:rsid w:val="00274205"/>
    <w:rsid w:val="0027420F"/>
    <w:rsid w:val="0027453E"/>
    <w:rsid w:val="00274BD5"/>
    <w:rsid w:val="00274FFA"/>
    <w:rsid w:val="002754F1"/>
    <w:rsid w:val="0027560A"/>
    <w:rsid w:val="00275A54"/>
    <w:rsid w:val="00275B60"/>
    <w:rsid w:val="00275C48"/>
    <w:rsid w:val="00275F06"/>
    <w:rsid w:val="00275FDA"/>
    <w:rsid w:val="00276FCB"/>
    <w:rsid w:val="00277115"/>
    <w:rsid w:val="002772E0"/>
    <w:rsid w:val="002778DC"/>
    <w:rsid w:val="0027794D"/>
    <w:rsid w:val="00277A30"/>
    <w:rsid w:val="00277B68"/>
    <w:rsid w:val="00277C99"/>
    <w:rsid w:val="00280098"/>
    <w:rsid w:val="00280293"/>
    <w:rsid w:val="00280813"/>
    <w:rsid w:val="0028098D"/>
    <w:rsid w:val="00280DAD"/>
    <w:rsid w:val="00280DE8"/>
    <w:rsid w:val="0028104A"/>
    <w:rsid w:val="002810E9"/>
    <w:rsid w:val="0028110D"/>
    <w:rsid w:val="00281855"/>
    <w:rsid w:val="002819D0"/>
    <w:rsid w:val="002824C6"/>
    <w:rsid w:val="00282AC3"/>
    <w:rsid w:val="00282B19"/>
    <w:rsid w:val="00282EFB"/>
    <w:rsid w:val="0028302A"/>
    <w:rsid w:val="002830D1"/>
    <w:rsid w:val="00283177"/>
    <w:rsid w:val="00283261"/>
    <w:rsid w:val="00283403"/>
    <w:rsid w:val="00283E8D"/>
    <w:rsid w:val="00283EB3"/>
    <w:rsid w:val="00284090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8B1"/>
    <w:rsid w:val="00285DF4"/>
    <w:rsid w:val="0028636D"/>
    <w:rsid w:val="002865FA"/>
    <w:rsid w:val="002868F8"/>
    <w:rsid w:val="002869C0"/>
    <w:rsid w:val="00286B1C"/>
    <w:rsid w:val="00286B25"/>
    <w:rsid w:val="0028720F"/>
    <w:rsid w:val="00287575"/>
    <w:rsid w:val="00287D6A"/>
    <w:rsid w:val="002901A5"/>
    <w:rsid w:val="002904F8"/>
    <w:rsid w:val="00290569"/>
    <w:rsid w:val="00290B2A"/>
    <w:rsid w:val="00290BAE"/>
    <w:rsid w:val="00291066"/>
    <w:rsid w:val="00291191"/>
    <w:rsid w:val="00291427"/>
    <w:rsid w:val="00291535"/>
    <w:rsid w:val="00291811"/>
    <w:rsid w:val="00291812"/>
    <w:rsid w:val="002918D7"/>
    <w:rsid w:val="00292022"/>
    <w:rsid w:val="002921C4"/>
    <w:rsid w:val="002921DF"/>
    <w:rsid w:val="0029264D"/>
    <w:rsid w:val="0029278C"/>
    <w:rsid w:val="0029284F"/>
    <w:rsid w:val="00292BE5"/>
    <w:rsid w:val="002932EC"/>
    <w:rsid w:val="002934E0"/>
    <w:rsid w:val="00293770"/>
    <w:rsid w:val="00293B61"/>
    <w:rsid w:val="00293C4F"/>
    <w:rsid w:val="00293CD2"/>
    <w:rsid w:val="00293CDE"/>
    <w:rsid w:val="00293FFA"/>
    <w:rsid w:val="002944F6"/>
    <w:rsid w:val="0029451A"/>
    <w:rsid w:val="00294896"/>
    <w:rsid w:val="0029495F"/>
    <w:rsid w:val="00294BB6"/>
    <w:rsid w:val="00294CC0"/>
    <w:rsid w:val="00295151"/>
    <w:rsid w:val="002954D3"/>
    <w:rsid w:val="00295815"/>
    <w:rsid w:val="00295BB7"/>
    <w:rsid w:val="00295E52"/>
    <w:rsid w:val="002964B5"/>
    <w:rsid w:val="00296B7E"/>
    <w:rsid w:val="00296ED4"/>
    <w:rsid w:val="00296FCC"/>
    <w:rsid w:val="002976AF"/>
    <w:rsid w:val="00297836"/>
    <w:rsid w:val="00297B7D"/>
    <w:rsid w:val="002A02A9"/>
    <w:rsid w:val="002A02F0"/>
    <w:rsid w:val="002A03F1"/>
    <w:rsid w:val="002A04F4"/>
    <w:rsid w:val="002A0614"/>
    <w:rsid w:val="002A083B"/>
    <w:rsid w:val="002A095F"/>
    <w:rsid w:val="002A1083"/>
    <w:rsid w:val="002A151B"/>
    <w:rsid w:val="002A1923"/>
    <w:rsid w:val="002A1AD8"/>
    <w:rsid w:val="002A1EE9"/>
    <w:rsid w:val="002A222F"/>
    <w:rsid w:val="002A2244"/>
    <w:rsid w:val="002A2380"/>
    <w:rsid w:val="002A2499"/>
    <w:rsid w:val="002A26ED"/>
    <w:rsid w:val="002A27B4"/>
    <w:rsid w:val="002A32AB"/>
    <w:rsid w:val="002A330D"/>
    <w:rsid w:val="002A39DC"/>
    <w:rsid w:val="002A3BFD"/>
    <w:rsid w:val="002A3D25"/>
    <w:rsid w:val="002A3D80"/>
    <w:rsid w:val="002A3F12"/>
    <w:rsid w:val="002A3FC8"/>
    <w:rsid w:val="002A429C"/>
    <w:rsid w:val="002A46E1"/>
    <w:rsid w:val="002A4B2C"/>
    <w:rsid w:val="002A4D01"/>
    <w:rsid w:val="002A4E8A"/>
    <w:rsid w:val="002A5502"/>
    <w:rsid w:val="002A5BE0"/>
    <w:rsid w:val="002A5D2B"/>
    <w:rsid w:val="002A5DA9"/>
    <w:rsid w:val="002A5E3D"/>
    <w:rsid w:val="002A5E44"/>
    <w:rsid w:val="002A5EB2"/>
    <w:rsid w:val="002A6AC7"/>
    <w:rsid w:val="002A6AD1"/>
    <w:rsid w:val="002A78B2"/>
    <w:rsid w:val="002A79C8"/>
    <w:rsid w:val="002B0225"/>
    <w:rsid w:val="002B02CB"/>
    <w:rsid w:val="002B05C7"/>
    <w:rsid w:val="002B0745"/>
    <w:rsid w:val="002B0781"/>
    <w:rsid w:val="002B09CD"/>
    <w:rsid w:val="002B0A10"/>
    <w:rsid w:val="002B11FF"/>
    <w:rsid w:val="002B1521"/>
    <w:rsid w:val="002B1579"/>
    <w:rsid w:val="002B1AC9"/>
    <w:rsid w:val="002B1E9E"/>
    <w:rsid w:val="002B2886"/>
    <w:rsid w:val="002B2949"/>
    <w:rsid w:val="002B297E"/>
    <w:rsid w:val="002B2C2C"/>
    <w:rsid w:val="002B2C81"/>
    <w:rsid w:val="002B2D28"/>
    <w:rsid w:val="002B2E84"/>
    <w:rsid w:val="002B3626"/>
    <w:rsid w:val="002B36AF"/>
    <w:rsid w:val="002B3BEC"/>
    <w:rsid w:val="002B3D2D"/>
    <w:rsid w:val="002B3F90"/>
    <w:rsid w:val="002B40A0"/>
    <w:rsid w:val="002B41B1"/>
    <w:rsid w:val="002B446A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6395"/>
    <w:rsid w:val="002B6610"/>
    <w:rsid w:val="002B67EF"/>
    <w:rsid w:val="002B6CF5"/>
    <w:rsid w:val="002B6E9B"/>
    <w:rsid w:val="002B72D7"/>
    <w:rsid w:val="002B738D"/>
    <w:rsid w:val="002B7469"/>
    <w:rsid w:val="002B75CC"/>
    <w:rsid w:val="002B7610"/>
    <w:rsid w:val="002B7C3A"/>
    <w:rsid w:val="002B7D01"/>
    <w:rsid w:val="002B7DC1"/>
    <w:rsid w:val="002C0233"/>
    <w:rsid w:val="002C034B"/>
    <w:rsid w:val="002C0844"/>
    <w:rsid w:val="002C0866"/>
    <w:rsid w:val="002C08D0"/>
    <w:rsid w:val="002C0EB5"/>
    <w:rsid w:val="002C18D8"/>
    <w:rsid w:val="002C1E2C"/>
    <w:rsid w:val="002C2478"/>
    <w:rsid w:val="002C27CE"/>
    <w:rsid w:val="002C2BCA"/>
    <w:rsid w:val="002C2C1D"/>
    <w:rsid w:val="002C30F6"/>
    <w:rsid w:val="002C3478"/>
    <w:rsid w:val="002C36F1"/>
    <w:rsid w:val="002C3E68"/>
    <w:rsid w:val="002C3FCA"/>
    <w:rsid w:val="002C40A1"/>
    <w:rsid w:val="002C418C"/>
    <w:rsid w:val="002C444C"/>
    <w:rsid w:val="002C458B"/>
    <w:rsid w:val="002C48BC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5FEB"/>
    <w:rsid w:val="002C676C"/>
    <w:rsid w:val="002C6794"/>
    <w:rsid w:val="002C6A56"/>
    <w:rsid w:val="002C7080"/>
    <w:rsid w:val="002C71C1"/>
    <w:rsid w:val="002C720E"/>
    <w:rsid w:val="002C73B3"/>
    <w:rsid w:val="002C76F4"/>
    <w:rsid w:val="002C7CDD"/>
    <w:rsid w:val="002D00EE"/>
    <w:rsid w:val="002D03BB"/>
    <w:rsid w:val="002D0646"/>
    <w:rsid w:val="002D07A7"/>
    <w:rsid w:val="002D087B"/>
    <w:rsid w:val="002D089D"/>
    <w:rsid w:val="002D09D7"/>
    <w:rsid w:val="002D0BCE"/>
    <w:rsid w:val="002D0C99"/>
    <w:rsid w:val="002D0F91"/>
    <w:rsid w:val="002D10CB"/>
    <w:rsid w:val="002D1123"/>
    <w:rsid w:val="002D1159"/>
    <w:rsid w:val="002D1629"/>
    <w:rsid w:val="002D1974"/>
    <w:rsid w:val="002D1DE2"/>
    <w:rsid w:val="002D23EF"/>
    <w:rsid w:val="002D282D"/>
    <w:rsid w:val="002D2956"/>
    <w:rsid w:val="002D29F2"/>
    <w:rsid w:val="002D2AC3"/>
    <w:rsid w:val="002D2C80"/>
    <w:rsid w:val="002D2F41"/>
    <w:rsid w:val="002D34FE"/>
    <w:rsid w:val="002D3572"/>
    <w:rsid w:val="002D35A1"/>
    <w:rsid w:val="002D3739"/>
    <w:rsid w:val="002D3780"/>
    <w:rsid w:val="002D3E06"/>
    <w:rsid w:val="002D4019"/>
    <w:rsid w:val="002D4020"/>
    <w:rsid w:val="002D403F"/>
    <w:rsid w:val="002D457F"/>
    <w:rsid w:val="002D4919"/>
    <w:rsid w:val="002D4A80"/>
    <w:rsid w:val="002D500C"/>
    <w:rsid w:val="002D5DDD"/>
    <w:rsid w:val="002D5FEF"/>
    <w:rsid w:val="002D65C0"/>
    <w:rsid w:val="002D66A9"/>
    <w:rsid w:val="002D67D5"/>
    <w:rsid w:val="002D6BC6"/>
    <w:rsid w:val="002D6FAC"/>
    <w:rsid w:val="002D7487"/>
    <w:rsid w:val="002D74E0"/>
    <w:rsid w:val="002D789A"/>
    <w:rsid w:val="002D7AE6"/>
    <w:rsid w:val="002D7BD0"/>
    <w:rsid w:val="002D7D5C"/>
    <w:rsid w:val="002D7DA9"/>
    <w:rsid w:val="002D7FAE"/>
    <w:rsid w:val="002E0337"/>
    <w:rsid w:val="002E0611"/>
    <w:rsid w:val="002E0C37"/>
    <w:rsid w:val="002E173F"/>
    <w:rsid w:val="002E1A60"/>
    <w:rsid w:val="002E1AF4"/>
    <w:rsid w:val="002E24D5"/>
    <w:rsid w:val="002E257B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314"/>
    <w:rsid w:val="002E674A"/>
    <w:rsid w:val="002E67E7"/>
    <w:rsid w:val="002E6CC8"/>
    <w:rsid w:val="002E6FD0"/>
    <w:rsid w:val="002E7342"/>
    <w:rsid w:val="002E7660"/>
    <w:rsid w:val="002E76D4"/>
    <w:rsid w:val="002E7764"/>
    <w:rsid w:val="002E7B67"/>
    <w:rsid w:val="002E7BFF"/>
    <w:rsid w:val="002E7C3D"/>
    <w:rsid w:val="002E7DBD"/>
    <w:rsid w:val="002E7E1B"/>
    <w:rsid w:val="002E7E34"/>
    <w:rsid w:val="002E7FDC"/>
    <w:rsid w:val="002F0152"/>
    <w:rsid w:val="002F03B7"/>
    <w:rsid w:val="002F0546"/>
    <w:rsid w:val="002F06DC"/>
    <w:rsid w:val="002F08BD"/>
    <w:rsid w:val="002F0F84"/>
    <w:rsid w:val="002F0FD9"/>
    <w:rsid w:val="002F162D"/>
    <w:rsid w:val="002F1674"/>
    <w:rsid w:val="002F1791"/>
    <w:rsid w:val="002F18E2"/>
    <w:rsid w:val="002F1AEF"/>
    <w:rsid w:val="002F1CD5"/>
    <w:rsid w:val="002F1EAA"/>
    <w:rsid w:val="002F279B"/>
    <w:rsid w:val="002F29D9"/>
    <w:rsid w:val="002F2DC1"/>
    <w:rsid w:val="002F30B5"/>
    <w:rsid w:val="002F3110"/>
    <w:rsid w:val="002F35D8"/>
    <w:rsid w:val="002F3A85"/>
    <w:rsid w:val="002F3BEA"/>
    <w:rsid w:val="002F3DC5"/>
    <w:rsid w:val="002F3E6A"/>
    <w:rsid w:val="002F3F21"/>
    <w:rsid w:val="002F3F98"/>
    <w:rsid w:val="002F3FD1"/>
    <w:rsid w:val="002F42DC"/>
    <w:rsid w:val="002F4302"/>
    <w:rsid w:val="002F43F5"/>
    <w:rsid w:val="002F48A3"/>
    <w:rsid w:val="002F48FD"/>
    <w:rsid w:val="002F4A63"/>
    <w:rsid w:val="002F4C00"/>
    <w:rsid w:val="002F5129"/>
    <w:rsid w:val="002F5839"/>
    <w:rsid w:val="002F5AD0"/>
    <w:rsid w:val="002F5B42"/>
    <w:rsid w:val="002F5B73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433"/>
    <w:rsid w:val="003006D3"/>
    <w:rsid w:val="003006E7"/>
    <w:rsid w:val="003007E4"/>
    <w:rsid w:val="00300A06"/>
    <w:rsid w:val="00300D3B"/>
    <w:rsid w:val="00301079"/>
    <w:rsid w:val="003012E6"/>
    <w:rsid w:val="00301540"/>
    <w:rsid w:val="00301588"/>
    <w:rsid w:val="0030196C"/>
    <w:rsid w:val="00301981"/>
    <w:rsid w:val="00301B0D"/>
    <w:rsid w:val="00301EFA"/>
    <w:rsid w:val="00301FCC"/>
    <w:rsid w:val="00302763"/>
    <w:rsid w:val="003029B2"/>
    <w:rsid w:val="00302B16"/>
    <w:rsid w:val="00302B60"/>
    <w:rsid w:val="00302D5C"/>
    <w:rsid w:val="00302E94"/>
    <w:rsid w:val="00302F37"/>
    <w:rsid w:val="00303015"/>
    <w:rsid w:val="003036AD"/>
    <w:rsid w:val="00303759"/>
    <w:rsid w:val="003038CB"/>
    <w:rsid w:val="00303943"/>
    <w:rsid w:val="003039D6"/>
    <w:rsid w:val="00304073"/>
    <w:rsid w:val="00304479"/>
    <w:rsid w:val="003045BE"/>
    <w:rsid w:val="0030483F"/>
    <w:rsid w:val="00304A5B"/>
    <w:rsid w:val="00304ABF"/>
    <w:rsid w:val="00304C61"/>
    <w:rsid w:val="00304EC9"/>
    <w:rsid w:val="0030513A"/>
    <w:rsid w:val="003052C0"/>
    <w:rsid w:val="003056FD"/>
    <w:rsid w:val="003059CE"/>
    <w:rsid w:val="00305EC6"/>
    <w:rsid w:val="00305F3F"/>
    <w:rsid w:val="0030612B"/>
    <w:rsid w:val="00306153"/>
    <w:rsid w:val="00306337"/>
    <w:rsid w:val="00306465"/>
    <w:rsid w:val="0030648A"/>
    <w:rsid w:val="00306BCE"/>
    <w:rsid w:val="00306DF4"/>
    <w:rsid w:val="00306EA9"/>
    <w:rsid w:val="00306F18"/>
    <w:rsid w:val="00306F30"/>
    <w:rsid w:val="003070C6"/>
    <w:rsid w:val="00307600"/>
    <w:rsid w:val="00307886"/>
    <w:rsid w:val="00307DA2"/>
    <w:rsid w:val="00307DD8"/>
    <w:rsid w:val="00307FA2"/>
    <w:rsid w:val="003101F4"/>
    <w:rsid w:val="0031020F"/>
    <w:rsid w:val="0031040B"/>
    <w:rsid w:val="00310416"/>
    <w:rsid w:val="00310901"/>
    <w:rsid w:val="00310A8C"/>
    <w:rsid w:val="00310D3B"/>
    <w:rsid w:val="003115F8"/>
    <w:rsid w:val="00311725"/>
    <w:rsid w:val="00311776"/>
    <w:rsid w:val="00311D14"/>
    <w:rsid w:val="00311D70"/>
    <w:rsid w:val="00311E0B"/>
    <w:rsid w:val="00311EF9"/>
    <w:rsid w:val="003124BC"/>
    <w:rsid w:val="0031272B"/>
    <w:rsid w:val="00312CAB"/>
    <w:rsid w:val="00312E53"/>
    <w:rsid w:val="00312FFC"/>
    <w:rsid w:val="003130E5"/>
    <w:rsid w:val="0031372A"/>
    <w:rsid w:val="0031396B"/>
    <w:rsid w:val="003139F6"/>
    <w:rsid w:val="00313B3F"/>
    <w:rsid w:val="00313C66"/>
    <w:rsid w:val="00313C6C"/>
    <w:rsid w:val="0031453A"/>
    <w:rsid w:val="003145F7"/>
    <w:rsid w:val="003149FC"/>
    <w:rsid w:val="00314DB7"/>
    <w:rsid w:val="00314F6C"/>
    <w:rsid w:val="00315017"/>
    <w:rsid w:val="003154A7"/>
    <w:rsid w:val="00315600"/>
    <w:rsid w:val="003159A2"/>
    <w:rsid w:val="00315A53"/>
    <w:rsid w:val="00315E11"/>
    <w:rsid w:val="003165BE"/>
    <w:rsid w:val="0031681E"/>
    <w:rsid w:val="00316AB2"/>
    <w:rsid w:val="00316C61"/>
    <w:rsid w:val="00316E58"/>
    <w:rsid w:val="00317471"/>
    <w:rsid w:val="00317541"/>
    <w:rsid w:val="003176C7"/>
    <w:rsid w:val="00317E1E"/>
    <w:rsid w:val="00317E88"/>
    <w:rsid w:val="003203F8"/>
    <w:rsid w:val="003211A2"/>
    <w:rsid w:val="003215E3"/>
    <w:rsid w:val="0032168C"/>
    <w:rsid w:val="00321728"/>
    <w:rsid w:val="00321AF8"/>
    <w:rsid w:val="00321C53"/>
    <w:rsid w:val="00321D66"/>
    <w:rsid w:val="003229BF"/>
    <w:rsid w:val="00322EBD"/>
    <w:rsid w:val="003233D9"/>
    <w:rsid w:val="0032351E"/>
    <w:rsid w:val="00323C74"/>
    <w:rsid w:val="00323F04"/>
    <w:rsid w:val="00324066"/>
    <w:rsid w:val="003242BC"/>
    <w:rsid w:val="00324937"/>
    <w:rsid w:val="00324F75"/>
    <w:rsid w:val="00325483"/>
    <w:rsid w:val="00325971"/>
    <w:rsid w:val="003259B1"/>
    <w:rsid w:val="003259D4"/>
    <w:rsid w:val="00325AFF"/>
    <w:rsid w:val="00325C68"/>
    <w:rsid w:val="00326129"/>
    <w:rsid w:val="00326857"/>
    <w:rsid w:val="00326985"/>
    <w:rsid w:val="0032698A"/>
    <w:rsid w:val="00326B57"/>
    <w:rsid w:val="00326C9F"/>
    <w:rsid w:val="003276E3"/>
    <w:rsid w:val="0032783A"/>
    <w:rsid w:val="0032795D"/>
    <w:rsid w:val="00327A9C"/>
    <w:rsid w:val="00327B03"/>
    <w:rsid w:val="00327EF9"/>
    <w:rsid w:val="00330019"/>
    <w:rsid w:val="003301E9"/>
    <w:rsid w:val="00330243"/>
    <w:rsid w:val="003302E8"/>
    <w:rsid w:val="00330831"/>
    <w:rsid w:val="003309A6"/>
    <w:rsid w:val="00330C5D"/>
    <w:rsid w:val="00331288"/>
    <w:rsid w:val="0033139B"/>
    <w:rsid w:val="003313CF"/>
    <w:rsid w:val="0033170E"/>
    <w:rsid w:val="0033177E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9A2"/>
    <w:rsid w:val="00333DB0"/>
    <w:rsid w:val="003344D0"/>
    <w:rsid w:val="0033455D"/>
    <w:rsid w:val="003346A2"/>
    <w:rsid w:val="00334A60"/>
    <w:rsid w:val="00334D11"/>
    <w:rsid w:val="003351BE"/>
    <w:rsid w:val="00335602"/>
    <w:rsid w:val="00335781"/>
    <w:rsid w:val="00335914"/>
    <w:rsid w:val="003359A3"/>
    <w:rsid w:val="00335A5E"/>
    <w:rsid w:val="00335CBA"/>
    <w:rsid w:val="00335EA4"/>
    <w:rsid w:val="0033626B"/>
    <w:rsid w:val="003362D8"/>
    <w:rsid w:val="00336506"/>
    <w:rsid w:val="003365BB"/>
    <w:rsid w:val="003369E3"/>
    <w:rsid w:val="00336F9E"/>
    <w:rsid w:val="00337033"/>
    <w:rsid w:val="0033713D"/>
    <w:rsid w:val="00337613"/>
    <w:rsid w:val="00337956"/>
    <w:rsid w:val="00337A5E"/>
    <w:rsid w:val="00337B96"/>
    <w:rsid w:val="0034015B"/>
    <w:rsid w:val="003403F7"/>
    <w:rsid w:val="00340426"/>
    <w:rsid w:val="0034052D"/>
    <w:rsid w:val="0034071C"/>
    <w:rsid w:val="00340A4D"/>
    <w:rsid w:val="00340EE7"/>
    <w:rsid w:val="00341113"/>
    <w:rsid w:val="0034157C"/>
    <w:rsid w:val="00341852"/>
    <w:rsid w:val="0034192F"/>
    <w:rsid w:val="0034222F"/>
    <w:rsid w:val="003427F4"/>
    <w:rsid w:val="00342802"/>
    <w:rsid w:val="003429D8"/>
    <w:rsid w:val="00342B55"/>
    <w:rsid w:val="00342DE0"/>
    <w:rsid w:val="00342E6A"/>
    <w:rsid w:val="00343681"/>
    <w:rsid w:val="00343DF8"/>
    <w:rsid w:val="00344136"/>
    <w:rsid w:val="003443B7"/>
    <w:rsid w:val="003443D3"/>
    <w:rsid w:val="00344F1D"/>
    <w:rsid w:val="0034507E"/>
    <w:rsid w:val="003451F2"/>
    <w:rsid w:val="00345236"/>
    <w:rsid w:val="00345CDD"/>
    <w:rsid w:val="00345FF9"/>
    <w:rsid w:val="00346131"/>
    <w:rsid w:val="0034613F"/>
    <w:rsid w:val="0034658A"/>
    <w:rsid w:val="003467FA"/>
    <w:rsid w:val="00346BAD"/>
    <w:rsid w:val="00346ED3"/>
    <w:rsid w:val="0034707D"/>
    <w:rsid w:val="00347189"/>
    <w:rsid w:val="00347193"/>
    <w:rsid w:val="003478F5"/>
    <w:rsid w:val="00347B59"/>
    <w:rsid w:val="00347D06"/>
    <w:rsid w:val="003502DD"/>
    <w:rsid w:val="003508AD"/>
    <w:rsid w:val="00350D60"/>
    <w:rsid w:val="00350D9C"/>
    <w:rsid w:val="00350F2B"/>
    <w:rsid w:val="00350F3E"/>
    <w:rsid w:val="0035134D"/>
    <w:rsid w:val="00351407"/>
    <w:rsid w:val="00351427"/>
    <w:rsid w:val="00351475"/>
    <w:rsid w:val="00351557"/>
    <w:rsid w:val="0035163D"/>
    <w:rsid w:val="0035186F"/>
    <w:rsid w:val="00351DBC"/>
    <w:rsid w:val="00351DE8"/>
    <w:rsid w:val="00351E0A"/>
    <w:rsid w:val="00351F4F"/>
    <w:rsid w:val="00351F93"/>
    <w:rsid w:val="003520C5"/>
    <w:rsid w:val="00352266"/>
    <w:rsid w:val="00352740"/>
    <w:rsid w:val="00352A5E"/>
    <w:rsid w:val="00352D2B"/>
    <w:rsid w:val="00352D41"/>
    <w:rsid w:val="00352D87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51C"/>
    <w:rsid w:val="003555E5"/>
    <w:rsid w:val="003556F4"/>
    <w:rsid w:val="00355B62"/>
    <w:rsid w:val="00355BCC"/>
    <w:rsid w:val="00355FAC"/>
    <w:rsid w:val="003561C5"/>
    <w:rsid w:val="00356288"/>
    <w:rsid w:val="00356362"/>
    <w:rsid w:val="00356538"/>
    <w:rsid w:val="003567AE"/>
    <w:rsid w:val="003568AA"/>
    <w:rsid w:val="00356E89"/>
    <w:rsid w:val="00356E90"/>
    <w:rsid w:val="00356E93"/>
    <w:rsid w:val="003573A4"/>
    <w:rsid w:val="003574B2"/>
    <w:rsid w:val="003575C2"/>
    <w:rsid w:val="003579AB"/>
    <w:rsid w:val="00357C93"/>
    <w:rsid w:val="00357CD5"/>
    <w:rsid w:val="00357FC6"/>
    <w:rsid w:val="003602D4"/>
    <w:rsid w:val="0036058A"/>
    <w:rsid w:val="00360AD5"/>
    <w:rsid w:val="00360D5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B9B"/>
    <w:rsid w:val="00361CE7"/>
    <w:rsid w:val="00361E79"/>
    <w:rsid w:val="00362989"/>
    <w:rsid w:val="00362B30"/>
    <w:rsid w:val="0036312F"/>
    <w:rsid w:val="003632B6"/>
    <w:rsid w:val="0036337F"/>
    <w:rsid w:val="00363482"/>
    <w:rsid w:val="0036351D"/>
    <w:rsid w:val="0036357E"/>
    <w:rsid w:val="003636BA"/>
    <w:rsid w:val="003638ED"/>
    <w:rsid w:val="003640F3"/>
    <w:rsid w:val="00364132"/>
    <w:rsid w:val="00364392"/>
    <w:rsid w:val="00364A78"/>
    <w:rsid w:val="00364C3B"/>
    <w:rsid w:val="00364D0A"/>
    <w:rsid w:val="00364E7F"/>
    <w:rsid w:val="0036524F"/>
    <w:rsid w:val="0036548D"/>
    <w:rsid w:val="00365D2B"/>
    <w:rsid w:val="00365E17"/>
    <w:rsid w:val="003660CB"/>
    <w:rsid w:val="003662B5"/>
    <w:rsid w:val="0036684F"/>
    <w:rsid w:val="00366BF3"/>
    <w:rsid w:val="00366C71"/>
    <w:rsid w:val="0036712C"/>
    <w:rsid w:val="003671A8"/>
    <w:rsid w:val="003674EA"/>
    <w:rsid w:val="00367877"/>
    <w:rsid w:val="0036799A"/>
    <w:rsid w:val="00367B50"/>
    <w:rsid w:val="00367B54"/>
    <w:rsid w:val="00367D5E"/>
    <w:rsid w:val="00367F85"/>
    <w:rsid w:val="00370014"/>
    <w:rsid w:val="0037013B"/>
    <w:rsid w:val="00370B37"/>
    <w:rsid w:val="00370C3B"/>
    <w:rsid w:val="00370CDE"/>
    <w:rsid w:val="0037138E"/>
    <w:rsid w:val="00371D2B"/>
    <w:rsid w:val="00371F2A"/>
    <w:rsid w:val="003720AD"/>
    <w:rsid w:val="003725DD"/>
    <w:rsid w:val="00372755"/>
    <w:rsid w:val="00372888"/>
    <w:rsid w:val="00372A06"/>
    <w:rsid w:val="00372C83"/>
    <w:rsid w:val="00373038"/>
    <w:rsid w:val="003734A4"/>
    <w:rsid w:val="00373574"/>
    <w:rsid w:val="00373667"/>
    <w:rsid w:val="00373928"/>
    <w:rsid w:val="00373964"/>
    <w:rsid w:val="00373BCC"/>
    <w:rsid w:val="00373F41"/>
    <w:rsid w:val="003746AC"/>
    <w:rsid w:val="00374A61"/>
    <w:rsid w:val="00374AC2"/>
    <w:rsid w:val="00374BE1"/>
    <w:rsid w:val="00374E69"/>
    <w:rsid w:val="003752DA"/>
    <w:rsid w:val="00375B1E"/>
    <w:rsid w:val="003762D5"/>
    <w:rsid w:val="003763CB"/>
    <w:rsid w:val="00376E0D"/>
    <w:rsid w:val="00376F94"/>
    <w:rsid w:val="0037700C"/>
    <w:rsid w:val="0037714C"/>
    <w:rsid w:val="0037724D"/>
    <w:rsid w:val="00377374"/>
    <w:rsid w:val="00377482"/>
    <w:rsid w:val="00377855"/>
    <w:rsid w:val="00377879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B4E"/>
    <w:rsid w:val="00380C13"/>
    <w:rsid w:val="00380CA3"/>
    <w:rsid w:val="00380D90"/>
    <w:rsid w:val="00380DA2"/>
    <w:rsid w:val="00380F57"/>
    <w:rsid w:val="00381280"/>
    <w:rsid w:val="0038145D"/>
    <w:rsid w:val="00381587"/>
    <w:rsid w:val="003818FB"/>
    <w:rsid w:val="00381B76"/>
    <w:rsid w:val="00382158"/>
    <w:rsid w:val="00382216"/>
    <w:rsid w:val="0038237B"/>
    <w:rsid w:val="00382756"/>
    <w:rsid w:val="00382913"/>
    <w:rsid w:val="0038297C"/>
    <w:rsid w:val="00382986"/>
    <w:rsid w:val="00382BA5"/>
    <w:rsid w:val="003831CE"/>
    <w:rsid w:val="00383271"/>
    <w:rsid w:val="00383272"/>
    <w:rsid w:val="00383432"/>
    <w:rsid w:val="00383571"/>
    <w:rsid w:val="003836B6"/>
    <w:rsid w:val="003838D7"/>
    <w:rsid w:val="00383E30"/>
    <w:rsid w:val="0038488B"/>
    <w:rsid w:val="00384A48"/>
    <w:rsid w:val="00384ABF"/>
    <w:rsid w:val="00384C3E"/>
    <w:rsid w:val="00384DC1"/>
    <w:rsid w:val="00384F48"/>
    <w:rsid w:val="00385043"/>
    <w:rsid w:val="003853A7"/>
    <w:rsid w:val="0038570C"/>
    <w:rsid w:val="00385D57"/>
    <w:rsid w:val="003861E5"/>
    <w:rsid w:val="0038676B"/>
    <w:rsid w:val="00386966"/>
    <w:rsid w:val="00386C04"/>
    <w:rsid w:val="003870AA"/>
    <w:rsid w:val="003873A6"/>
    <w:rsid w:val="00387543"/>
    <w:rsid w:val="0038773F"/>
    <w:rsid w:val="00387BA4"/>
    <w:rsid w:val="0039022D"/>
    <w:rsid w:val="0039037A"/>
    <w:rsid w:val="003909E5"/>
    <w:rsid w:val="00390CC2"/>
    <w:rsid w:val="00391070"/>
    <w:rsid w:val="00391171"/>
    <w:rsid w:val="003914E7"/>
    <w:rsid w:val="00391CEC"/>
    <w:rsid w:val="00391CF7"/>
    <w:rsid w:val="00391D92"/>
    <w:rsid w:val="00391F1E"/>
    <w:rsid w:val="00392228"/>
    <w:rsid w:val="00392381"/>
    <w:rsid w:val="0039273C"/>
    <w:rsid w:val="00392765"/>
    <w:rsid w:val="003927C8"/>
    <w:rsid w:val="0039329D"/>
    <w:rsid w:val="00393306"/>
    <w:rsid w:val="003933BE"/>
    <w:rsid w:val="00393803"/>
    <w:rsid w:val="00393A9C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2D1"/>
    <w:rsid w:val="00395313"/>
    <w:rsid w:val="0039533D"/>
    <w:rsid w:val="00395512"/>
    <w:rsid w:val="00395685"/>
    <w:rsid w:val="00395840"/>
    <w:rsid w:val="003959B1"/>
    <w:rsid w:val="00395E56"/>
    <w:rsid w:val="00395F8C"/>
    <w:rsid w:val="00395FD6"/>
    <w:rsid w:val="0039601C"/>
    <w:rsid w:val="0039606E"/>
    <w:rsid w:val="00396093"/>
    <w:rsid w:val="003961A7"/>
    <w:rsid w:val="00396258"/>
    <w:rsid w:val="00396303"/>
    <w:rsid w:val="003964AE"/>
    <w:rsid w:val="00396725"/>
    <w:rsid w:val="003968AB"/>
    <w:rsid w:val="00396F7F"/>
    <w:rsid w:val="003971D3"/>
    <w:rsid w:val="00397385"/>
    <w:rsid w:val="00397792"/>
    <w:rsid w:val="00397B5F"/>
    <w:rsid w:val="00397D90"/>
    <w:rsid w:val="003A01AB"/>
    <w:rsid w:val="003A01D9"/>
    <w:rsid w:val="003A02AE"/>
    <w:rsid w:val="003A0432"/>
    <w:rsid w:val="003A06B7"/>
    <w:rsid w:val="003A06F1"/>
    <w:rsid w:val="003A0787"/>
    <w:rsid w:val="003A0DFE"/>
    <w:rsid w:val="003A0E78"/>
    <w:rsid w:val="003A0FC0"/>
    <w:rsid w:val="003A0FFE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2F68"/>
    <w:rsid w:val="003A3229"/>
    <w:rsid w:val="003A325D"/>
    <w:rsid w:val="003A3520"/>
    <w:rsid w:val="003A372C"/>
    <w:rsid w:val="003A3B67"/>
    <w:rsid w:val="003A3BA9"/>
    <w:rsid w:val="003A3CB6"/>
    <w:rsid w:val="003A3CC8"/>
    <w:rsid w:val="003A47AA"/>
    <w:rsid w:val="003A51DD"/>
    <w:rsid w:val="003A524B"/>
    <w:rsid w:val="003A5AA8"/>
    <w:rsid w:val="003A5B33"/>
    <w:rsid w:val="003A5B99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6B"/>
    <w:rsid w:val="003A7B83"/>
    <w:rsid w:val="003A7E49"/>
    <w:rsid w:val="003B0234"/>
    <w:rsid w:val="003B0495"/>
    <w:rsid w:val="003B04C6"/>
    <w:rsid w:val="003B067A"/>
    <w:rsid w:val="003B0699"/>
    <w:rsid w:val="003B0B0E"/>
    <w:rsid w:val="003B0B31"/>
    <w:rsid w:val="003B0C9D"/>
    <w:rsid w:val="003B0E99"/>
    <w:rsid w:val="003B0EB9"/>
    <w:rsid w:val="003B10C5"/>
    <w:rsid w:val="003B11F6"/>
    <w:rsid w:val="003B13EA"/>
    <w:rsid w:val="003B1416"/>
    <w:rsid w:val="003B1501"/>
    <w:rsid w:val="003B1747"/>
    <w:rsid w:val="003B177E"/>
    <w:rsid w:val="003B2506"/>
    <w:rsid w:val="003B2540"/>
    <w:rsid w:val="003B2729"/>
    <w:rsid w:val="003B298E"/>
    <w:rsid w:val="003B2A9F"/>
    <w:rsid w:val="003B2F9D"/>
    <w:rsid w:val="003B3104"/>
    <w:rsid w:val="003B3296"/>
    <w:rsid w:val="003B350B"/>
    <w:rsid w:val="003B3A55"/>
    <w:rsid w:val="003B3ACB"/>
    <w:rsid w:val="003B3BF9"/>
    <w:rsid w:val="003B40D1"/>
    <w:rsid w:val="003B4244"/>
    <w:rsid w:val="003B424A"/>
    <w:rsid w:val="003B4600"/>
    <w:rsid w:val="003B47B0"/>
    <w:rsid w:val="003B48E0"/>
    <w:rsid w:val="003B4A9A"/>
    <w:rsid w:val="003B4B94"/>
    <w:rsid w:val="003B4F7F"/>
    <w:rsid w:val="003B507F"/>
    <w:rsid w:val="003B53D8"/>
    <w:rsid w:val="003B558D"/>
    <w:rsid w:val="003B57E0"/>
    <w:rsid w:val="003B58FA"/>
    <w:rsid w:val="003B5BE6"/>
    <w:rsid w:val="003B5F4D"/>
    <w:rsid w:val="003B5FC0"/>
    <w:rsid w:val="003B5FF7"/>
    <w:rsid w:val="003B6120"/>
    <w:rsid w:val="003B6383"/>
    <w:rsid w:val="003B63C3"/>
    <w:rsid w:val="003B663C"/>
    <w:rsid w:val="003B671C"/>
    <w:rsid w:val="003B6A80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4D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0EA"/>
    <w:rsid w:val="003C30FB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4BB7"/>
    <w:rsid w:val="003C4C2D"/>
    <w:rsid w:val="003C4D71"/>
    <w:rsid w:val="003C5028"/>
    <w:rsid w:val="003C53A9"/>
    <w:rsid w:val="003C5982"/>
    <w:rsid w:val="003C5BC2"/>
    <w:rsid w:val="003C5F4A"/>
    <w:rsid w:val="003C61BB"/>
    <w:rsid w:val="003C6410"/>
    <w:rsid w:val="003C6596"/>
    <w:rsid w:val="003C679C"/>
    <w:rsid w:val="003C6A0E"/>
    <w:rsid w:val="003C6E75"/>
    <w:rsid w:val="003C6F16"/>
    <w:rsid w:val="003C7326"/>
    <w:rsid w:val="003C7424"/>
    <w:rsid w:val="003C7753"/>
    <w:rsid w:val="003C7919"/>
    <w:rsid w:val="003C7927"/>
    <w:rsid w:val="003C7B53"/>
    <w:rsid w:val="003C7E0D"/>
    <w:rsid w:val="003D0B81"/>
    <w:rsid w:val="003D0E8A"/>
    <w:rsid w:val="003D11BB"/>
    <w:rsid w:val="003D12BA"/>
    <w:rsid w:val="003D135B"/>
    <w:rsid w:val="003D13BE"/>
    <w:rsid w:val="003D153E"/>
    <w:rsid w:val="003D16F1"/>
    <w:rsid w:val="003D1991"/>
    <w:rsid w:val="003D1B40"/>
    <w:rsid w:val="003D1DEB"/>
    <w:rsid w:val="003D1EFA"/>
    <w:rsid w:val="003D246C"/>
    <w:rsid w:val="003D2960"/>
    <w:rsid w:val="003D2A12"/>
    <w:rsid w:val="003D2E4D"/>
    <w:rsid w:val="003D3214"/>
    <w:rsid w:val="003D332A"/>
    <w:rsid w:val="003D34EC"/>
    <w:rsid w:val="003D3513"/>
    <w:rsid w:val="003D3638"/>
    <w:rsid w:val="003D3685"/>
    <w:rsid w:val="003D3BD7"/>
    <w:rsid w:val="003D41F2"/>
    <w:rsid w:val="003D4694"/>
    <w:rsid w:val="003D4953"/>
    <w:rsid w:val="003D4C41"/>
    <w:rsid w:val="003D4F62"/>
    <w:rsid w:val="003D5120"/>
    <w:rsid w:val="003D53C0"/>
    <w:rsid w:val="003D551D"/>
    <w:rsid w:val="003D5BCF"/>
    <w:rsid w:val="003D5FB8"/>
    <w:rsid w:val="003D61ED"/>
    <w:rsid w:val="003D6678"/>
    <w:rsid w:val="003D66C3"/>
    <w:rsid w:val="003D67B6"/>
    <w:rsid w:val="003D67B8"/>
    <w:rsid w:val="003D68F7"/>
    <w:rsid w:val="003D6C47"/>
    <w:rsid w:val="003D6CF7"/>
    <w:rsid w:val="003D6F0B"/>
    <w:rsid w:val="003D7162"/>
    <w:rsid w:val="003D75EC"/>
    <w:rsid w:val="003D76D1"/>
    <w:rsid w:val="003D77C5"/>
    <w:rsid w:val="003D796F"/>
    <w:rsid w:val="003D7986"/>
    <w:rsid w:val="003D79BD"/>
    <w:rsid w:val="003E04E0"/>
    <w:rsid w:val="003E0A7D"/>
    <w:rsid w:val="003E0BC8"/>
    <w:rsid w:val="003E0E69"/>
    <w:rsid w:val="003E0F81"/>
    <w:rsid w:val="003E16CC"/>
    <w:rsid w:val="003E196E"/>
    <w:rsid w:val="003E1B49"/>
    <w:rsid w:val="003E1C2C"/>
    <w:rsid w:val="003E20DA"/>
    <w:rsid w:val="003E230F"/>
    <w:rsid w:val="003E24E0"/>
    <w:rsid w:val="003E2933"/>
    <w:rsid w:val="003E298B"/>
    <w:rsid w:val="003E2ACF"/>
    <w:rsid w:val="003E2DB4"/>
    <w:rsid w:val="003E2DB8"/>
    <w:rsid w:val="003E2DC7"/>
    <w:rsid w:val="003E3629"/>
    <w:rsid w:val="003E3A86"/>
    <w:rsid w:val="003E45C4"/>
    <w:rsid w:val="003E46BC"/>
    <w:rsid w:val="003E48CA"/>
    <w:rsid w:val="003E5136"/>
    <w:rsid w:val="003E51AB"/>
    <w:rsid w:val="003E5226"/>
    <w:rsid w:val="003E556D"/>
    <w:rsid w:val="003E5922"/>
    <w:rsid w:val="003E59D9"/>
    <w:rsid w:val="003E5DA7"/>
    <w:rsid w:val="003E5DC6"/>
    <w:rsid w:val="003E5F06"/>
    <w:rsid w:val="003E6133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391"/>
    <w:rsid w:val="003E75CF"/>
    <w:rsid w:val="003E771E"/>
    <w:rsid w:val="003E7863"/>
    <w:rsid w:val="003E7985"/>
    <w:rsid w:val="003E79BC"/>
    <w:rsid w:val="003E7AEA"/>
    <w:rsid w:val="003E7B41"/>
    <w:rsid w:val="003F04B7"/>
    <w:rsid w:val="003F0538"/>
    <w:rsid w:val="003F06FE"/>
    <w:rsid w:val="003F072F"/>
    <w:rsid w:val="003F082A"/>
    <w:rsid w:val="003F0F4F"/>
    <w:rsid w:val="003F1158"/>
    <w:rsid w:val="003F1179"/>
    <w:rsid w:val="003F1282"/>
    <w:rsid w:val="003F1636"/>
    <w:rsid w:val="003F1817"/>
    <w:rsid w:val="003F1A0E"/>
    <w:rsid w:val="003F1BCE"/>
    <w:rsid w:val="003F1DB6"/>
    <w:rsid w:val="003F1EE7"/>
    <w:rsid w:val="003F1F9C"/>
    <w:rsid w:val="003F21D3"/>
    <w:rsid w:val="003F28F9"/>
    <w:rsid w:val="003F29FB"/>
    <w:rsid w:val="003F2C4A"/>
    <w:rsid w:val="003F2DA5"/>
    <w:rsid w:val="003F2E56"/>
    <w:rsid w:val="003F30F5"/>
    <w:rsid w:val="003F334A"/>
    <w:rsid w:val="003F338E"/>
    <w:rsid w:val="003F35DE"/>
    <w:rsid w:val="003F3764"/>
    <w:rsid w:val="003F38AC"/>
    <w:rsid w:val="003F3C05"/>
    <w:rsid w:val="003F3D6B"/>
    <w:rsid w:val="003F45F1"/>
    <w:rsid w:val="003F491F"/>
    <w:rsid w:val="003F4AC0"/>
    <w:rsid w:val="003F4DDD"/>
    <w:rsid w:val="003F5256"/>
    <w:rsid w:val="003F52FD"/>
    <w:rsid w:val="003F530A"/>
    <w:rsid w:val="003F5320"/>
    <w:rsid w:val="003F5484"/>
    <w:rsid w:val="003F54D2"/>
    <w:rsid w:val="003F54F0"/>
    <w:rsid w:val="003F5531"/>
    <w:rsid w:val="003F574A"/>
    <w:rsid w:val="003F5ADC"/>
    <w:rsid w:val="003F5AFE"/>
    <w:rsid w:val="003F5CF1"/>
    <w:rsid w:val="003F65D5"/>
    <w:rsid w:val="003F678D"/>
    <w:rsid w:val="003F6972"/>
    <w:rsid w:val="003F6ADF"/>
    <w:rsid w:val="003F6AEB"/>
    <w:rsid w:val="003F6BEB"/>
    <w:rsid w:val="003F6D77"/>
    <w:rsid w:val="003F73C6"/>
    <w:rsid w:val="003F74A6"/>
    <w:rsid w:val="003F7613"/>
    <w:rsid w:val="003F7668"/>
    <w:rsid w:val="003F7751"/>
    <w:rsid w:val="003F7BE6"/>
    <w:rsid w:val="0040051B"/>
    <w:rsid w:val="00400691"/>
    <w:rsid w:val="004008B0"/>
    <w:rsid w:val="00400BE2"/>
    <w:rsid w:val="00400D70"/>
    <w:rsid w:val="0040118B"/>
    <w:rsid w:val="00401376"/>
    <w:rsid w:val="00401AF0"/>
    <w:rsid w:val="00402187"/>
    <w:rsid w:val="00402881"/>
    <w:rsid w:val="00402E21"/>
    <w:rsid w:val="00402E7B"/>
    <w:rsid w:val="00402F9E"/>
    <w:rsid w:val="0040329F"/>
    <w:rsid w:val="004032AC"/>
    <w:rsid w:val="0040343B"/>
    <w:rsid w:val="0040366C"/>
    <w:rsid w:val="004036A0"/>
    <w:rsid w:val="00403948"/>
    <w:rsid w:val="00403AEE"/>
    <w:rsid w:val="00403F04"/>
    <w:rsid w:val="004040B0"/>
    <w:rsid w:val="00404108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58B"/>
    <w:rsid w:val="00405C9A"/>
    <w:rsid w:val="00405D84"/>
    <w:rsid w:val="00405EC6"/>
    <w:rsid w:val="00405EE7"/>
    <w:rsid w:val="00405F8D"/>
    <w:rsid w:val="004060A5"/>
    <w:rsid w:val="004061B0"/>
    <w:rsid w:val="004063A2"/>
    <w:rsid w:val="0040643D"/>
    <w:rsid w:val="004069D3"/>
    <w:rsid w:val="00406A2C"/>
    <w:rsid w:val="00406B45"/>
    <w:rsid w:val="004070B7"/>
    <w:rsid w:val="004074FC"/>
    <w:rsid w:val="004079A4"/>
    <w:rsid w:val="00407A40"/>
    <w:rsid w:val="00407F55"/>
    <w:rsid w:val="0041037D"/>
    <w:rsid w:val="004105DB"/>
    <w:rsid w:val="00410726"/>
    <w:rsid w:val="004109C1"/>
    <w:rsid w:val="004109D3"/>
    <w:rsid w:val="00410F0A"/>
    <w:rsid w:val="00410F3C"/>
    <w:rsid w:val="00411109"/>
    <w:rsid w:val="0041127E"/>
    <w:rsid w:val="0041147B"/>
    <w:rsid w:val="00411BF9"/>
    <w:rsid w:val="00411D14"/>
    <w:rsid w:val="00411D4F"/>
    <w:rsid w:val="004120D4"/>
    <w:rsid w:val="004127F8"/>
    <w:rsid w:val="00412A95"/>
    <w:rsid w:val="00412AA3"/>
    <w:rsid w:val="00412CBD"/>
    <w:rsid w:val="00412E4D"/>
    <w:rsid w:val="004131C1"/>
    <w:rsid w:val="0041329C"/>
    <w:rsid w:val="004136E7"/>
    <w:rsid w:val="00413D05"/>
    <w:rsid w:val="0041411B"/>
    <w:rsid w:val="00414BD6"/>
    <w:rsid w:val="00414C0D"/>
    <w:rsid w:val="00414E4B"/>
    <w:rsid w:val="00415201"/>
    <w:rsid w:val="00415273"/>
    <w:rsid w:val="00415677"/>
    <w:rsid w:val="00415685"/>
    <w:rsid w:val="004156B1"/>
    <w:rsid w:val="004158B0"/>
    <w:rsid w:val="004158DA"/>
    <w:rsid w:val="00415ADD"/>
    <w:rsid w:val="00415B2E"/>
    <w:rsid w:val="00415EE8"/>
    <w:rsid w:val="00416208"/>
    <w:rsid w:val="00416C74"/>
    <w:rsid w:val="00416EE8"/>
    <w:rsid w:val="00416F2D"/>
    <w:rsid w:val="004173F7"/>
    <w:rsid w:val="00417625"/>
    <w:rsid w:val="0041762F"/>
    <w:rsid w:val="0041794C"/>
    <w:rsid w:val="00417A99"/>
    <w:rsid w:val="00420512"/>
    <w:rsid w:val="00420863"/>
    <w:rsid w:val="0042089C"/>
    <w:rsid w:val="00420F43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2057"/>
    <w:rsid w:val="00422361"/>
    <w:rsid w:val="00422494"/>
    <w:rsid w:val="00422A9E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1E"/>
    <w:rsid w:val="004247B8"/>
    <w:rsid w:val="00424B83"/>
    <w:rsid w:val="004250D9"/>
    <w:rsid w:val="004251AB"/>
    <w:rsid w:val="004253AE"/>
    <w:rsid w:val="004255E7"/>
    <w:rsid w:val="004255F3"/>
    <w:rsid w:val="0042563D"/>
    <w:rsid w:val="00425760"/>
    <w:rsid w:val="00425865"/>
    <w:rsid w:val="00425BC3"/>
    <w:rsid w:val="00425C76"/>
    <w:rsid w:val="00425FB0"/>
    <w:rsid w:val="0042610D"/>
    <w:rsid w:val="00426368"/>
    <w:rsid w:val="004263DF"/>
    <w:rsid w:val="00426514"/>
    <w:rsid w:val="00426EF4"/>
    <w:rsid w:val="00426F41"/>
    <w:rsid w:val="00426F78"/>
    <w:rsid w:val="0042705F"/>
    <w:rsid w:val="0042715E"/>
    <w:rsid w:val="004272A8"/>
    <w:rsid w:val="00427731"/>
    <w:rsid w:val="004279C2"/>
    <w:rsid w:val="00427C75"/>
    <w:rsid w:val="00427F22"/>
    <w:rsid w:val="0043004F"/>
    <w:rsid w:val="00430098"/>
    <w:rsid w:val="004302FA"/>
    <w:rsid w:val="004303E6"/>
    <w:rsid w:val="004304A4"/>
    <w:rsid w:val="00430512"/>
    <w:rsid w:val="0043063A"/>
    <w:rsid w:val="00430985"/>
    <w:rsid w:val="00431465"/>
    <w:rsid w:val="0043146B"/>
    <w:rsid w:val="00431744"/>
    <w:rsid w:val="00431DD6"/>
    <w:rsid w:val="00431E18"/>
    <w:rsid w:val="0043244E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12"/>
    <w:rsid w:val="00433E77"/>
    <w:rsid w:val="00433F34"/>
    <w:rsid w:val="004342A0"/>
    <w:rsid w:val="00434497"/>
    <w:rsid w:val="00434516"/>
    <w:rsid w:val="00434618"/>
    <w:rsid w:val="00434929"/>
    <w:rsid w:val="00434A18"/>
    <w:rsid w:val="00434B31"/>
    <w:rsid w:val="00434BA3"/>
    <w:rsid w:val="00434C61"/>
    <w:rsid w:val="00435452"/>
    <w:rsid w:val="00435632"/>
    <w:rsid w:val="004359B9"/>
    <w:rsid w:val="00435CD3"/>
    <w:rsid w:val="00435F15"/>
    <w:rsid w:val="00436263"/>
    <w:rsid w:val="00436936"/>
    <w:rsid w:val="00436B40"/>
    <w:rsid w:val="00436F78"/>
    <w:rsid w:val="00437097"/>
    <w:rsid w:val="00437606"/>
    <w:rsid w:val="00437E4F"/>
    <w:rsid w:val="00440052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25C"/>
    <w:rsid w:val="00441368"/>
    <w:rsid w:val="004417F5"/>
    <w:rsid w:val="00441AA7"/>
    <w:rsid w:val="00441C17"/>
    <w:rsid w:val="00441E61"/>
    <w:rsid w:val="00441F42"/>
    <w:rsid w:val="004421D0"/>
    <w:rsid w:val="004423AA"/>
    <w:rsid w:val="00442715"/>
    <w:rsid w:val="00442AB5"/>
    <w:rsid w:val="00442B98"/>
    <w:rsid w:val="00442DA1"/>
    <w:rsid w:val="00442EAE"/>
    <w:rsid w:val="00443641"/>
    <w:rsid w:val="0044397D"/>
    <w:rsid w:val="00443AD7"/>
    <w:rsid w:val="00443CD2"/>
    <w:rsid w:val="00443FB8"/>
    <w:rsid w:val="00443FD4"/>
    <w:rsid w:val="004442D8"/>
    <w:rsid w:val="004445A4"/>
    <w:rsid w:val="00444864"/>
    <w:rsid w:val="00444A4E"/>
    <w:rsid w:val="00444ABF"/>
    <w:rsid w:val="00444CE5"/>
    <w:rsid w:val="00444D22"/>
    <w:rsid w:val="004450D0"/>
    <w:rsid w:val="0044525A"/>
    <w:rsid w:val="004455E1"/>
    <w:rsid w:val="00445605"/>
    <w:rsid w:val="004456FD"/>
    <w:rsid w:val="0044576E"/>
    <w:rsid w:val="0044579C"/>
    <w:rsid w:val="004457DE"/>
    <w:rsid w:val="00445800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D35"/>
    <w:rsid w:val="00447B54"/>
    <w:rsid w:val="004504B5"/>
    <w:rsid w:val="004506CF"/>
    <w:rsid w:val="00450852"/>
    <w:rsid w:val="00450984"/>
    <w:rsid w:val="00450C30"/>
    <w:rsid w:val="00450CE0"/>
    <w:rsid w:val="00450DDD"/>
    <w:rsid w:val="00450E2A"/>
    <w:rsid w:val="00451566"/>
    <w:rsid w:val="00451B48"/>
    <w:rsid w:val="00451DCA"/>
    <w:rsid w:val="00452094"/>
    <w:rsid w:val="004523CC"/>
    <w:rsid w:val="00452495"/>
    <w:rsid w:val="00452612"/>
    <w:rsid w:val="00452859"/>
    <w:rsid w:val="004528C9"/>
    <w:rsid w:val="00452C7D"/>
    <w:rsid w:val="00452D4C"/>
    <w:rsid w:val="00453499"/>
    <w:rsid w:val="004539C7"/>
    <w:rsid w:val="00453BEC"/>
    <w:rsid w:val="00453CBA"/>
    <w:rsid w:val="00453D4E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42"/>
    <w:rsid w:val="004550CD"/>
    <w:rsid w:val="00455343"/>
    <w:rsid w:val="00455884"/>
    <w:rsid w:val="00456226"/>
    <w:rsid w:val="00456562"/>
    <w:rsid w:val="00456960"/>
    <w:rsid w:val="00456E7A"/>
    <w:rsid w:val="004571F4"/>
    <w:rsid w:val="00457444"/>
    <w:rsid w:val="004576FE"/>
    <w:rsid w:val="004578C1"/>
    <w:rsid w:val="00457E61"/>
    <w:rsid w:val="00457EE2"/>
    <w:rsid w:val="00460362"/>
    <w:rsid w:val="004607E0"/>
    <w:rsid w:val="004609FE"/>
    <w:rsid w:val="00460C57"/>
    <w:rsid w:val="00460E9F"/>
    <w:rsid w:val="00460F19"/>
    <w:rsid w:val="00461521"/>
    <w:rsid w:val="00461654"/>
    <w:rsid w:val="00461AC6"/>
    <w:rsid w:val="00461B21"/>
    <w:rsid w:val="00461BEC"/>
    <w:rsid w:val="00461D96"/>
    <w:rsid w:val="00461E6D"/>
    <w:rsid w:val="00461E85"/>
    <w:rsid w:val="0046206D"/>
    <w:rsid w:val="00462119"/>
    <w:rsid w:val="00462227"/>
    <w:rsid w:val="0046255D"/>
    <w:rsid w:val="00462722"/>
    <w:rsid w:val="004627AF"/>
    <w:rsid w:val="00462A74"/>
    <w:rsid w:val="00462D60"/>
    <w:rsid w:val="00462E74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06"/>
    <w:rsid w:val="0046414B"/>
    <w:rsid w:val="00464454"/>
    <w:rsid w:val="00464A7D"/>
    <w:rsid w:val="00464DE0"/>
    <w:rsid w:val="00465063"/>
    <w:rsid w:val="00465074"/>
    <w:rsid w:val="00465144"/>
    <w:rsid w:val="004653A9"/>
    <w:rsid w:val="00465950"/>
    <w:rsid w:val="00465ACF"/>
    <w:rsid w:val="00465B00"/>
    <w:rsid w:val="00465E11"/>
    <w:rsid w:val="00465F0B"/>
    <w:rsid w:val="004663CB"/>
    <w:rsid w:val="00466A61"/>
    <w:rsid w:val="00466CEF"/>
    <w:rsid w:val="00466D4F"/>
    <w:rsid w:val="00466DA4"/>
    <w:rsid w:val="004672D9"/>
    <w:rsid w:val="004673C9"/>
    <w:rsid w:val="00467C37"/>
    <w:rsid w:val="00467C94"/>
    <w:rsid w:val="00467CBE"/>
    <w:rsid w:val="00467FB5"/>
    <w:rsid w:val="004700F4"/>
    <w:rsid w:val="00470158"/>
    <w:rsid w:val="00470529"/>
    <w:rsid w:val="00470A6D"/>
    <w:rsid w:val="00470D35"/>
    <w:rsid w:val="00470E52"/>
    <w:rsid w:val="00470E6A"/>
    <w:rsid w:val="00470EFE"/>
    <w:rsid w:val="004711F2"/>
    <w:rsid w:val="004714EB"/>
    <w:rsid w:val="004717C4"/>
    <w:rsid w:val="00471B2D"/>
    <w:rsid w:val="004722B3"/>
    <w:rsid w:val="004722D3"/>
    <w:rsid w:val="00472362"/>
    <w:rsid w:val="004729B1"/>
    <w:rsid w:val="00472A8D"/>
    <w:rsid w:val="00472CB7"/>
    <w:rsid w:val="004733C1"/>
    <w:rsid w:val="004734A0"/>
    <w:rsid w:val="00473780"/>
    <w:rsid w:val="00473818"/>
    <w:rsid w:val="004738A1"/>
    <w:rsid w:val="004738A4"/>
    <w:rsid w:val="00473A8B"/>
    <w:rsid w:val="00473A93"/>
    <w:rsid w:val="00473B3D"/>
    <w:rsid w:val="0047402B"/>
    <w:rsid w:val="00474066"/>
    <w:rsid w:val="004742D0"/>
    <w:rsid w:val="00474713"/>
    <w:rsid w:val="00474729"/>
    <w:rsid w:val="00474788"/>
    <w:rsid w:val="0047483D"/>
    <w:rsid w:val="00474851"/>
    <w:rsid w:val="00474C05"/>
    <w:rsid w:val="00474D7D"/>
    <w:rsid w:val="00474E00"/>
    <w:rsid w:val="00474E8B"/>
    <w:rsid w:val="00474EDA"/>
    <w:rsid w:val="00475494"/>
    <w:rsid w:val="004758A9"/>
    <w:rsid w:val="0047595A"/>
    <w:rsid w:val="00475A89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80032"/>
    <w:rsid w:val="004802D4"/>
    <w:rsid w:val="0048062D"/>
    <w:rsid w:val="0048095C"/>
    <w:rsid w:val="00480CB6"/>
    <w:rsid w:val="00480D8C"/>
    <w:rsid w:val="00480E94"/>
    <w:rsid w:val="00481686"/>
    <w:rsid w:val="0048176A"/>
    <w:rsid w:val="00481DAD"/>
    <w:rsid w:val="00481F31"/>
    <w:rsid w:val="00482025"/>
    <w:rsid w:val="00482125"/>
    <w:rsid w:val="0048226B"/>
    <w:rsid w:val="00482593"/>
    <w:rsid w:val="00482792"/>
    <w:rsid w:val="00482832"/>
    <w:rsid w:val="00482B06"/>
    <w:rsid w:val="00482D48"/>
    <w:rsid w:val="00482F94"/>
    <w:rsid w:val="00483014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B0A"/>
    <w:rsid w:val="00485BEE"/>
    <w:rsid w:val="00485D7D"/>
    <w:rsid w:val="00486067"/>
    <w:rsid w:val="004860E2"/>
    <w:rsid w:val="004861B7"/>
    <w:rsid w:val="00486526"/>
    <w:rsid w:val="004865FF"/>
    <w:rsid w:val="00486710"/>
    <w:rsid w:val="00486751"/>
    <w:rsid w:val="00486C1A"/>
    <w:rsid w:val="00486E77"/>
    <w:rsid w:val="00487599"/>
    <w:rsid w:val="00487896"/>
    <w:rsid w:val="004879B4"/>
    <w:rsid w:val="00487CA1"/>
    <w:rsid w:val="00487D3D"/>
    <w:rsid w:val="00487F58"/>
    <w:rsid w:val="004903AE"/>
    <w:rsid w:val="004907E1"/>
    <w:rsid w:val="00490C0F"/>
    <w:rsid w:val="00490F39"/>
    <w:rsid w:val="00490F46"/>
    <w:rsid w:val="0049139C"/>
    <w:rsid w:val="004916C3"/>
    <w:rsid w:val="004917AE"/>
    <w:rsid w:val="004918BF"/>
    <w:rsid w:val="00491A6E"/>
    <w:rsid w:val="0049214A"/>
    <w:rsid w:val="00492446"/>
    <w:rsid w:val="004928E2"/>
    <w:rsid w:val="00492CCE"/>
    <w:rsid w:val="0049330E"/>
    <w:rsid w:val="00493751"/>
    <w:rsid w:val="0049396B"/>
    <w:rsid w:val="00493AEC"/>
    <w:rsid w:val="00493EB1"/>
    <w:rsid w:val="004940A5"/>
    <w:rsid w:val="00494552"/>
    <w:rsid w:val="00494919"/>
    <w:rsid w:val="004949B4"/>
    <w:rsid w:val="00494EE6"/>
    <w:rsid w:val="0049513E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6EA5"/>
    <w:rsid w:val="004976A7"/>
    <w:rsid w:val="00497799"/>
    <w:rsid w:val="00497BEA"/>
    <w:rsid w:val="00497DF0"/>
    <w:rsid w:val="004A01DE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87"/>
    <w:rsid w:val="004A0EEA"/>
    <w:rsid w:val="004A147F"/>
    <w:rsid w:val="004A15CE"/>
    <w:rsid w:val="004A15D5"/>
    <w:rsid w:val="004A1808"/>
    <w:rsid w:val="004A187C"/>
    <w:rsid w:val="004A18B3"/>
    <w:rsid w:val="004A1965"/>
    <w:rsid w:val="004A1BD8"/>
    <w:rsid w:val="004A204A"/>
    <w:rsid w:val="004A2078"/>
    <w:rsid w:val="004A24C4"/>
    <w:rsid w:val="004A2623"/>
    <w:rsid w:val="004A2626"/>
    <w:rsid w:val="004A28F7"/>
    <w:rsid w:val="004A2ACD"/>
    <w:rsid w:val="004A2DC7"/>
    <w:rsid w:val="004A314D"/>
    <w:rsid w:val="004A3151"/>
    <w:rsid w:val="004A3225"/>
    <w:rsid w:val="004A353D"/>
    <w:rsid w:val="004A3750"/>
    <w:rsid w:val="004A38F7"/>
    <w:rsid w:val="004A3A1C"/>
    <w:rsid w:val="004A4372"/>
    <w:rsid w:val="004A454B"/>
    <w:rsid w:val="004A4625"/>
    <w:rsid w:val="004A4B5A"/>
    <w:rsid w:val="004A4E16"/>
    <w:rsid w:val="004A5345"/>
    <w:rsid w:val="004A54FE"/>
    <w:rsid w:val="004A57D2"/>
    <w:rsid w:val="004A5800"/>
    <w:rsid w:val="004A58FB"/>
    <w:rsid w:val="004A5929"/>
    <w:rsid w:val="004A6309"/>
    <w:rsid w:val="004A6329"/>
    <w:rsid w:val="004A6900"/>
    <w:rsid w:val="004A6D1C"/>
    <w:rsid w:val="004A74B6"/>
    <w:rsid w:val="004A7B1E"/>
    <w:rsid w:val="004A7D59"/>
    <w:rsid w:val="004A7E69"/>
    <w:rsid w:val="004B015E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BED"/>
    <w:rsid w:val="004B1CA9"/>
    <w:rsid w:val="004B1F23"/>
    <w:rsid w:val="004B23C3"/>
    <w:rsid w:val="004B2601"/>
    <w:rsid w:val="004B2629"/>
    <w:rsid w:val="004B2A1B"/>
    <w:rsid w:val="004B2D14"/>
    <w:rsid w:val="004B325B"/>
    <w:rsid w:val="004B3628"/>
    <w:rsid w:val="004B36F6"/>
    <w:rsid w:val="004B3753"/>
    <w:rsid w:val="004B37F8"/>
    <w:rsid w:val="004B3CED"/>
    <w:rsid w:val="004B3DDC"/>
    <w:rsid w:val="004B4003"/>
    <w:rsid w:val="004B4139"/>
    <w:rsid w:val="004B4279"/>
    <w:rsid w:val="004B433B"/>
    <w:rsid w:val="004B4356"/>
    <w:rsid w:val="004B4420"/>
    <w:rsid w:val="004B488F"/>
    <w:rsid w:val="004B4AFA"/>
    <w:rsid w:val="004B4D47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CB1"/>
    <w:rsid w:val="004B7109"/>
    <w:rsid w:val="004B7110"/>
    <w:rsid w:val="004B7269"/>
    <w:rsid w:val="004B7480"/>
    <w:rsid w:val="004B7689"/>
    <w:rsid w:val="004B76E5"/>
    <w:rsid w:val="004B778B"/>
    <w:rsid w:val="004B7A7C"/>
    <w:rsid w:val="004C0260"/>
    <w:rsid w:val="004C044D"/>
    <w:rsid w:val="004C068F"/>
    <w:rsid w:val="004C09CE"/>
    <w:rsid w:val="004C0B18"/>
    <w:rsid w:val="004C0C62"/>
    <w:rsid w:val="004C0CCE"/>
    <w:rsid w:val="004C0D02"/>
    <w:rsid w:val="004C0F0E"/>
    <w:rsid w:val="004C0F96"/>
    <w:rsid w:val="004C1161"/>
    <w:rsid w:val="004C1284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FC5"/>
    <w:rsid w:val="004C3051"/>
    <w:rsid w:val="004C321F"/>
    <w:rsid w:val="004C348D"/>
    <w:rsid w:val="004C34B9"/>
    <w:rsid w:val="004C34BB"/>
    <w:rsid w:val="004C3617"/>
    <w:rsid w:val="004C376E"/>
    <w:rsid w:val="004C37D0"/>
    <w:rsid w:val="004C3884"/>
    <w:rsid w:val="004C3A55"/>
    <w:rsid w:val="004C3DCB"/>
    <w:rsid w:val="004C3F13"/>
    <w:rsid w:val="004C4689"/>
    <w:rsid w:val="004C4A3F"/>
    <w:rsid w:val="004C4B19"/>
    <w:rsid w:val="004C4D66"/>
    <w:rsid w:val="004C4DE3"/>
    <w:rsid w:val="004C5BA6"/>
    <w:rsid w:val="004C5BEA"/>
    <w:rsid w:val="004C5BF6"/>
    <w:rsid w:val="004C5D00"/>
    <w:rsid w:val="004C5E91"/>
    <w:rsid w:val="004C5EE8"/>
    <w:rsid w:val="004C5EEF"/>
    <w:rsid w:val="004C5F14"/>
    <w:rsid w:val="004C6074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CFF"/>
    <w:rsid w:val="004D0048"/>
    <w:rsid w:val="004D0378"/>
    <w:rsid w:val="004D066A"/>
    <w:rsid w:val="004D08AB"/>
    <w:rsid w:val="004D0BBB"/>
    <w:rsid w:val="004D11A3"/>
    <w:rsid w:val="004D1277"/>
    <w:rsid w:val="004D1610"/>
    <w:rsid w:val="004D1A83"/>
    <w:rsid w:val="004D21E9"/>
    <w:rsid w:val="004D2261"/>
    <w:rsid w:val="004D22AC"/>
    <w:rsid w:val="004D2660"/>
    <w:rsid w:val="004D2677"/>
    <w:rsid w:val="004D276A"/>
    <w:rsid w:val="004D298F"/>
    <w:rsid w:val="004D2E5A"/>
    <w:rsid w:val="004D338B"/>
    <w:rsid w:val="004D340B"/>
    <w:rsid w:val="004D347B"/>
    <w:rsid w:val="004D3738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60D"/>
    <w:rsid w:val="004D5664"/>
    <w:rsid w:val="004D57EC"/>
    <w:rsid w:val="004D59B8"/>
    <w:rsid w:val="004D5F99"/>
    <w:rsid w:val="004D6259"/>
    <w:rsid w:val="004D6385"/>
    <w:rsid w:val="004D67CB"/>
    <w:rsid w:val="004D71A9"/>
    <w:rsid w:val="004D7666"/>
    <w:rsid w:val="004D7947"/>
    <w:rsid w:val="004D79BC"/>
    <w:rsid w:val="004D79F5"/>
    <w:rsid w:val="004D7DDD"/>
    <w:rsid w:val="004D7FA8"/>
    <w:rsid w:val="004E0842"/>
    <w:rsid w:val="004E08C9"/>
    <w:rsid w:val="004E09ED"/>
    <w:rsid w:val="004E0A99"/>
    <w:rsid w:val="004E0F2B"/>
    <w:rsid w:val="004E1141"/>
    <w:rsid w:val="004E176D"/>
    <w:rsid w:val="004E178E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A4B"/>
    <w:rsid w:val="004E2B4B"/>
    <w:rsid w:val="004E2C5A"/>
    <w:rsid w:val="004E2DA7"/>
    <w:rsid w:val="004E2FD3"/>
    <w:rsid w:val="004E309B"/>
    <w:rsid w:val="004E31B4"/>
    <w:rsid w:val="004E373A"/>
    <w:rsid w:val="004E37C7"/>
    <w:rsid w:val="004E3D90"/>
    <w:rsid w:val="004E43EC"/>
    <w:rsid w:val="004E48EA"/>
    <w:rsid w:val="004E49C5"/>
    <w:rsid w:val="004E4CC0"/>
    <w:rsid w:val="004E5397"/>
    <w:rsid w:val="004E5776"/>
    <w:rsid w:val="004E5AFE"/>
    <w:rsid w:val="004E5CB3"/>
    <w:rsid w:val="004E5D54"/>
    <w:rsid w:val="004E5E20"/>
    <w:rsid w:val="004E5EC0"/>
    <w:rsid w:val="004E5F24"/>
    <w:rsid w:val="004E5FDE"/>
    <w:rsid w:val="004E63D2"/>
    <w:rsid w:val="004E644F"/>
    <w:rsid w:val="004E6540"/>
    <w:rsid w:val="004E66F8"/>
    <w:rsid w:val="004E68DB"/>
    <w:rsid w:val="004E6A77"/>
    <w:rsid w:val="004E7064"/>
    <w:rsid w:val="004E722D"/>
    <w:rsid w:val="004E76AE"/>
    <w:rsid w:val="004E782E"/>
    <w:rsid w:val="004E7898"/>
    <w:rsid w:val="004E78C8"/>
    <w:rsid w:val="004E79E7"/>
    <w:rsid w:val="004E7BB7"/>
    <w:rsid w:val="004E7D89"/>
    <w:rsid w:val="004F0200"/>
    <w:rsid w:val="004F04E2"/>
    <w:rsid w:val="004F05EC"/>
    <w:rsid w:val="004F07B9"/>
    <w:rsid w:val="004F0A6E"/>
    <w:rsid w:val="004F0EDA"/>
    <w:rsid w:val="004F2092"/>
    <w:rsid w:val="004F26FA"/>
    <w:rsid w:val="004F2793"/>
    <w:rsid w:val="004F2825"/>
    <w:rsid w:val="004F28A3"/>
    <w:rsid w:val="004F29EA"/>
    <w:rsid w:val="004F2E17"/>
    <w:rsid w:val="004F31A3"/>
    <w:rsid w:val="004F37F0"/>
    <w:rsid w:val="004F394C"/>
    <w:rsid w:val="004F3B42"/>
    <w:rsid w:val="004F3B92"/>
    <w:rsid w:val="004F3FAC"/>
    <w:rsid w:val="004F40F8"/>
    <w:rsid w:val="004F4207"/>
    <w:rsid w:val="004F4823"/>
    <w:rsid w:val="004F49FE"/>
    <w:rsid w:val="004F4B02"/>
    <w:rsid w:val="004F4C69"/>
    <w:rsid w:val="004F530A"/>
    <w:rsid w:val="004F53B8"/>
    <w:rsid w:val="004F5CA3"/>
    <w:rsid w:val="004F5D10"/>
    <w:rsid w:val="004F5E29"/>
    <w:rsid w:val="004F6043"/>
    <w:rsid w:val="004F6114"/>
    <w:rsid w:val="004F61B8"/>
    <w:rsid w:val="004F6299"/>
    <w:rsid w:val="004F653F"/>
    <w:rsid w:val="004F6699"/>
    <w:rsid w:val="004F671A"/>
    <w:rsid w:val="004F692F"/>
    <w:rsid w:val="004F6994"/>
    <w:rsid w:val="004F6E80"/>
    <w:rsid w:val="004F7334"/>
    <w:rsid w:val="004F7B14"/>
    <w:rsid w:val="004F7BEE"/>
    <w:rsid w:val="004F7C6F"/>
    <w:rsid w:val="004F7E2D"/>
    <w:rsid w:val="004F7F73"/>
    <w:rsid w:val="0050025E"/>
    <w:rsid w:val="00500328"/>
    <w:rsid w:val="0050037A"/>
    <w:rsid w:val="005003DF"/>
    <w:rsid w:val="00500620"/>
    <w:rsid w:val="00500E29"/>
    <w:rsid w:val="00500EBC"/>
    <w:rsid w:val="00501044"/>
    <w:rsid w:val="005010A1"/>
    <w:rsid w:val="005011E9"/>
    <w:rsid w:val="00501650"/>
    <w:rsid w:val="00501995"/>
    <w:rsid w:val="00501A3F"/>
    <w:rsid w:val="00501A95"/>
    <w:rsid w:val="00501D13"/>
    <w:rsid w:val="00501E01"/>
    <w:rsid w:val="00501F4B"/>
    <w:rsid w:val="005024AD"/>
    <w:rsid w:val="0050302F"/>
    <w:rsid w:val="00503BB1"/>
    <w:rsid w:val="00503CAF"/>
    <w:rsid w:val="00503CBC"/>
    <w:rsid w:val="00503CFC"/>
    <w:rsid w:val="00504201"/>
    <w:rsid w:val="0050420E"/>
    <w:rsid w:val="005048BE"/>
    <w:rsid w:val="0050510E"/>
    <w:rsid w:val="00505386"/>
    <w:rsid w:val="005056A5"/>
    <w:rsid w:val="00505A3C"/>
    <w:rsid w:val="00505C2C"/>
    <w:rsid w:val="00505E89"/>
    <w:rsid w:val="00506222"/>
    <w:rsid w:val="005062A8"/>
    <w:rsid w:val="005065B5"/>
    <w:rsid w:val="0050661F"/>
    <w:rsid w:val="005068E4"/>
    <w:rsid w:val="00506CAE"/>
    <w:rsid w:val="00506E7B"/>
    <w:rsid w:val="00506E83"/>
    <w:rsid w:val="00506F57"/>
    <w:rsid w:val="0050705A"/>
    <w:rsid w:val="00507254"/>
    <w:rsid w:val="00507603"/>
    <w:rsid w:val="00507B00"/>
    <w:rsid w:val="00507B9C"/>
    <w:rsid w:val="00507BCB"/>
    <w:rsid w:val="00507BDC"/>
    <w:rsid w:val="00507C22"/>
    <w:rsid w:val="00507CA1"/>
    <w:rsid w:val="0051015F"/>
    <w:rsid w:val="00510993"/>
    <w:rsid w:val="00510C16"/>
    <w:rsid w:val="00510C88"/>
    <w:rsid w:val="00510CF7"/>
    <w:rsid w:val="005111B6"/>
    <w:rsid w:val="00511476"/>
    <w:rsid w:val="00511590"/>
    <w:rsid w:val="0051160D"/>
    <w:rsid w:val="00511648"/>
    <w:rsid w:val="00511C2E"/>
    <w:rsid w:val="00511FD4"/>
    <w:rsid w:val="005120F3"/>
    <w:rsid w:val="0051213B"/>
    <w:rsid w:val="005123AF"/>
    <w:rsid w:val="005124F4"/>
    <w:rsid w:val="0051279A"/>
    <w:rsid w:val="005129AF"/>
    <w:rsid w:val="00512C8D"/>
    <w:rsid w:val="00512DC8"/>
    <w:rsid w:val="00512EEE"/>
    <w:rsid w:val="00512F5B"/>
    <w:rsid w:val="00513039"/>
    <w:rsid w:val="00513169"/>
    <w:rsid w:val="0051395C"/>
    <w:rsid w:val="00513B3A"/>
    <w:rsid w:val="00513FA0"/>
    <w:rsid w:val="005143F8"/>
    <w:rsid w:val="0051440A"/>
    <w:rsid w:val="005147C5"/>
    <w:rsid w:val="0051494A"/>
    <w:rsid w:val="0051510D"/>
    <w:rsid w:val="00515948"/>
    <w:rsid w:val="00515A24"/>
    <w:rsid w:val="00515AB2"/>
    <w:rsid w:val="00515CCA"/>
    <w:rsid w:val="00515CDF"/>
    <w:rsid w:val="00515D82"/>
    <w:rsid w:val="00516053"/>
    <w:rsid w:val="00516792"/>
    <w:rsid w:val="005167E8"/>
    <w:rsid w:val="00516A3C"/>
    <w:rsid w:val="00516CF7"/>
    <w:rsid w:val="00516F71"/>
    <w:rsid w:val="00517276"/>
    <w:rsid w:val="0051728C"/>
    <w:rsid w:val="005176CD"/>
    <w:rsid w:val="005179A5"/>
    <w:rsid w:val="00517C87"/>
    <w:rsid w:val="00517EB6"/>
    <w:rsid w:val="00520000"/>
    <w:rsid w:val="0052006C"/>
    <w:rsid w:val="005200B3"/>
    <w:rsid w:val="005200C1"/>
    <w:rsid w:val="005205BE"/>
    <w:rsid w:val="00520D0C"/>
    <w:rsid w:val="00520FBB"/>
    <w:rsid w:val="005218B9"/>
    <w:rsid w:val="00521A11"/>
    <w:rsid w:val="00521D05"/>
    <w:rsid w:val="00521F5F"/>
    <w:rsid w:val="00521F70"/>
    <w:rsid w:val="005221A4"/>
    <w:rsid w:val="00522210"/>
    <w:rsid w:val="005222C5"/>
    <w:rsid w:val="0052250F"/>
    <w:rsid w:val="00522572"/>
    <w:rsid w:val="005229BB"/>
    <w:rsid w:val="00522F92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180"/>
    <w:rsid w:val="0052440C"/>
    <w:rsid w:val="005244F7"/>
    <w:rsid w:val="005245E6"/>
    <w:rsid w:val="00524D75"/>
    <w:rsid w:val="00524DB7"/>
    <w:rsid w:val="00524EE4"/>
    <w:rsid w:val="0052531A"/>
    <w:rsid w:val="00525512"/>
    <w:rsid w:val="0052566E"/>
    <w:rsid w:val="0052573C"/>
    <w:rsid w:val="0052598D"/>
    <w:rsid w:val="00525A21"/>
    <w:rsid w:val="00525A52"/>
    <w:rsid w:val="00525E31"/>
    <w:rsid w:val="005265D2"/>
    <w:rsid w:val="005265F6"/>
    <w:rsid w:val="00526D09"/>
    <w:rsid w:val="00526D84"/>
    <w:rsid w:val="00526DC5"/>
    <w:rsid w:val="0052707B"/>
    <w:rsid w:val="00527506"/>
    <w:rsid w:val="0052751D"/>
    <w:rsid w:val="00527640"/>
    <w:rsid w:val="0052772A"/>
    <w:rsid w:val="0052782A"/>
    <w:rsid w:val="00527AAC"/>
    <w:rsid w:val="00530089"/>
    <w:rsid w:val="005300FA"/>
    <w:rsid w:val="0053011F"/>
    <w:rsid w:val="00530228"/>
    <w:rsid w:val="00530433"/>
    <w:rsid w:val="00530E0D"/>
    <w:rsid w:val="00531295"/>
    <w:rsid w:val="00531788"/>
    <w:rsid w:val="00531845"/>
    <w:rsid w:val="0053189B"/>
    <w:rsid w:val="00531A11"/>
    <w:rsid w:val="00532064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B08"/>
    <w:rsid w:val="00532DBC"/>
    <w:rsid w:val="00532F5E"/>
    <w:rsid w:val="00532FC9"/>
    <w:rsid w:val="005331CE"/>
    <w:rsid w:val="005334D0"/>
    <w:rsid w:val="00533841"/>
    <w:rsid w:val="00533C96"/>
    <w:rsid w:val="00534082"/>
    <w:rsid w:val="00534924"/>
    <w:rsid w:val="00534C5F"/>
    <w:rsid w:val="00534EC2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971"/>
    <w:rsid w:val="00537A13"/>
    <w:rsid w:val="00537B3A"/>
    <w:rsid w:val="00537B6C"/>
    <w:rsid w:val="00537F2E"/>
    <w:rsid w:val="0054008E"/>
    <w:rsid w:val="00540366"/>
    <w:rsid w:val="00540443"/>
    <w:rsid w:val="00540980"/>
    <w:rsid w:val="005409B9"/>
    <w:rsid w:val="00540AD9"/>
    <w:rsid w:val="00540D9B"/>
    <w:rsid w:val="00540F66"/>
    <w:rsid w:val="005410FF"/>
    <w:rsid w:val="005412B5"/>
    <w:rsid w:val="00541703"/>
    <w:rsid w:val="005417EA"/>
    <w:rsid w:val="00541B63"/>
    <w:rsid w:val="00541EE6"/>
    <w:rsid w:val="00542112"/>
    <w:rsid w:val="005424F6"/>
    <w:rsid w:val="00542A02"/>
    <w:rsid w:val="00542DFE"/>
    <w:rsid w:val="00542FCF"/>
    <w:rsid w:val="00543144"/>
    <w:rsid w:val="0054320A"/>
    <w:rsid w:val="0054341F"/>
    <w:rsid w:val="00543E04"/>
    <w:rsid w:val="00544070"/>
    <w:rsid w:val="00544261"/>
    <w:rsid w:val="0054427F"/>
    <w:rsid w:val="005442B4"/>
    <w:rsid w:val="005443E7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445"/>
    <w:rsid w:val="0054560C"/>
    <w:rsid w:val="00545E1D"/>
    <w:rsid w:val="00545F9B"/>
    <w:rsid w:val="00546112"/>
    <w:rsid w:val="0054667A"/>
    <w:rsid w:val="00546BC4"/>
    <w:rsid w:val="0054720C"/>
    <w:rsid w:val="0054721F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001"/>
    <w:rsid w:val="005535AE"/>
    <w:rsid w:val="005536E0"/>
    <w:rsid w:val="00553816"/>
    <w:rsid w:val="00553AE1"/>
    <w:rsid w:val="00553BBD"/>
    <w:rsid w:val="00553CA8"/>
    <w:rsid w:val="00553E56"/>
    <w:rsid w:val="005541F1"/>
    <w:rsid w:val="0055466E"/>
    <w:rsid w:val="00554783"/>
    <w:rsid w:val="005547D4"/>
    <w:rsid w:val="00554B68"/>
    <w:rsid w:val="00554B77"/>
    <w:rsid w:val="00554BE1"/>
    <w:rsid w:val="00554C5E"/>
    <w:rsid w:val="00554F48"/>
    <w:rsid w:val="0055522B"/>
    <w:rsid w:val="00555425"/>
    <w:rsid w:val="00555873"/>
    <w:rsid w:val="00555B13"/>
    <w:rsid w:val="00555D6F"/>
    <w:rsid w:val="005561D2"/>
    <w:rsid w:val="0055637B"/>
    <w:rsid w:val="0055682B"/>
    <w:rsid w:val="0055692D"/>
    <w:rsid w:val="00556BFE"/>
    <w:rsid w:val="00556DA8"/>
    <w:rsid w:val="00556F00"/>
    <w:rsid w:val="00556FA8"/>
    <w:rsid w:val="00557534"/>
    <w:rsid w:val="005575D9"/>
    <w:rsid w:val="005576F7"/>
    <w:rsid w:val="005577D4"/>
    <w:rsid w:val="00557943"/>
    <w:rsid w:val="00557990"/>
    <w:rsid w:val="00557E2A"/>
    <w:rsid w:val="005603DA"/>
    <w:rsid w:val="00560757"/>
    <w:rsid w:val="005608FE"/>
    <w:rsid w:val="00560A3B"/>
    <w:rsid w:val="00560DD9"/>
    <w:rsid w:val="0056113F"/>
    <w:rsid w:val="005614B8"/>
    <w:rsid w:val="0056158D"/>
    <w:rsid w:val="00561D9A"/>
    <w:rsid w:val="00562A22"/>
    <w:rsid w:val="00562C00"/>
    <w:rsid w:val="00562E05"/>
    <w:rsid w:val="0056335D"/>
    <w:rsid w:val="005634AD"/>
    <w:rsid w:val="00563552"/>
    <w:rsid w:val="00563815"/>
    <w:rsid w:val="00563AD5"/>
    <w:rsid w:val="00563CA7"/>
    <w:rsid w:val="0056450F"/>
    <w:rsid w:val="0056474A"/>
    <w:rsid w:val="005649E3"/>
    <w:rsid w:val="00564A96"/>
    <w:rsid w:val="00564B02"/>
    <w:rsid w:val="00564BD8"/>
    <w:rsid w:val="00564BF2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6177"/>
    <w:rsid w:val="0056635E"/>
    <w:rsid w:val="00566CD3"/>
    <w:rsid w:val="00567347"/>
    <w:rsid w:val="0056782C"/>
    <w:rsid w:val="00567B4B"/>
    <w:rsid w:val="00567CE8"/>
    <w:rsid w:val="00567F32"/>
    <w:rsid w:val="00570586"/>
    <w:rsid w:val="0057060A"/>
    <w:rsid w:val="005707BC"/>
    <w:rsid w:val="00570B37"/>
    <w:rsid w:val="00570E0E"/>
    <w:rsid w:val="005711AE"/>
    <w:rsid w:val="005713D1"/>
    <w:rsid w:val="005719CC"/>
    <w:rsid w:val="00571DD6"/>
    <w:rsid w:val="00571F80"/>
    <w:rsid w:val="00572669"/>
    <w:rsid w:val="00572E94"/>
    <w:rsid w:val="0057305A"/>
    <w:rsid w:val="005739B3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278"/>
    <w:rsid w:val="005762B1"/>
    <w:rsid w:val="00576541"/>
    <w:rsid w:val="005769E8"/>
    <w:rsid w:val="00576A03"/>
    <w:rsid w:val="00576A78"/>
    <w:rsid w:val="00576C0C"/>
    <w:rsid w:val="005777F4"/>
    <w:rsid w:val="00577B94"/>
    <w:rsid w:val="00577C39"/>
    <w:rsid w:val="00577CFB"/>
    <w:rsid w:val="00577F9C"/>
    <w:rsid w:val="00577FD8"/>
    <w:rsid w:val="0058025A"/>
    <w:rsid w:val="005802FD"/>
    <w:rsid w:val="0058072A"/>
    <w:rsid w:val="00580A0B"/>
    <w:rsid w:val="00580CB9"/>
    <w:rsid w:val="00580D32"/>
    <w:rsid w:val="00580DEE"/>
    <w:rsid w:val="00581411"/>
    <w:rsid w:val="00581685"/>
    <w:rsid w:val="00581703"/>
    <w:rsid w:val="00581768"/>
    <w:rsid w:val="00581C3E"/>
    <w:rsid w:val="005821F6"/>
    <w:rsid w:val="005825F2"/>
    <w:rsid w:val="005827A2"/>
    <w:rsid w:val="00582917"/>
    <w:rsid w:val="005829E3"/>
    <w:rsid w:val="0058322C"/>
    <w:rsid w:val="005832A4"/>
    <w:rsid w:val="0058368D"/>
    <w:rsid w:val="00583984"/>
    <w:rsid w:val="00583AFC"/>
    <w:rsid w:val="00583BA0"/>
    <w:rsid w:val="00583C49"/>
    <w:rsid w:val="00583D0C"/>
    <w:rsid w:val="00583DB3"/>
    <w:rsid w:val="00583FF2"/>
    <w:rsid w:val="005842A9"/>
    <w:rsid w:val="005844E8"/>
    <w:rsid w:val="00584627"/>
    <w:rsid w:val="00584671"/>
    <w:rsid w:val="00584871"/>
    <w:rsid w:val="00584AF5"/>
    <w:rsid w:val="005851B0"/>
    <w:rsid w:val="00585266"/>
    <w:rsid w:val="005856BB"/>
    <w:rsid w:val="00585834"/>
    <w:rsid w:val="005859AE"/>
    <w:rsid w:val="00585BA0"/>
    <w:rsid w:val="00585EE9"/>
    <w:rsid w:val="00586533"/>
    <w:rsid w:val="005865F7"/>
    <w:rsid w:val="00586601"/>
    <w:rsid w:val="00586772"/>
    <w:rsid w:val="00586B81"/>
    <w:rsid w:val="00586D95"/>
    <w:rsid w:val="00586DDA"/>
    <w:rsid w:val="00587068"/>
    <w:rsid w:val="0058725A"/>
    <w:rsid w:val="00587343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D06"/>
    <w:rsid w:val="00591EC0"/>
    <w:rsid w:val="00592060"/>
    <w:rsid w:val="005921E4"/>
    <w:rsid w:val="00592314"/>
    <w:rsid w:val="005923D0"/>
    <w:rsid w:val="0059286F"/>
    <w:rsid w:val="005928F5"/>
    <w:rsid w:val="0059290C"/>
    <w:rsid w:val="00592B23"/>
    <w:rsid w:val="00592B5F"/>
    <w:rsid w:val="00592F6B"/>
    <w:rsid w:val="00592FB5"/>
    <w:rsid w:val="0059330C"/>
    <w:rsid w:val="0059365B"/>
    <w:rsid w:val="005938F1"/>
    <w:rsid w:val="0059391C"/>
    <w:rsid w:val="005939A6"/>
    <w:rsid w:val="00593F10"/>
    <w:rsid w:val="005942D5"/>
    <w:rsid w:val="0059466A"/>
    <w:rsid w:val="0059467B"/>
    <w:rsid w:val="0059469B"/>
    <w:rsid w:val="005946C0"/>
    <w:rsid w:val="00594752"/>
    <w:rsid w:val="00594FB2"/>
    <w:rsid w:val="0059555D"/>
    <w:rsid w:val="00595679"/>
    <w:rsid w:val="00595777"/>
    <w:rsid w:val="0059585A"/>
    <w:rsid w:val="0059593F"/>
    <w:rsid w:val="00595EE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97F04"/>
    <w:rsid w:val="005A000D"/>
    <w:rsid w:val="005A00D1"/>
    <w:rsid w:val="005A041A"/>
    <w:rsid w:val="005A04FF"/>
    <w:rsid w:val="005A0618"/>
    <w:rsid w:val="005A076D"/>
    <w:rsid w:val="005A085B"/>
    <w:rsid w:val="005A0A5D"/>
    <w:rsid w:val="005A0C94"/>
    <w:rsid w:val="005A0ECE"/>
    <w:rsid w:val="005A0F9A"/>
    <w:rsid w:val="005A1266"/>
    <w:rsid w:val="005A191B"/>
    <w:rsid w:val="005A1933"/>
    <w:rsid w:val="005A19AA"/>
    <w:rsid w:val="005A1FDA"/>
    <w:rsid w:val="005A2608"/>
    <w:rsid w:val="005A29EA"/>
    <w:rsid w:val="005A2B4E"/>
    <w:rsid w:val="005A2C63"/>
    <w:rsid w:val="005A2E2D"/>
    <w:rsid w:val="005A2E41"/>
    <w:rsid w:val="005A2F1B"/>
    <w:rsid w:val="005A318E"/>
    <w:rsid w:val="005A329D"/>
    <w:rsid w:val="005A339A"/>
    <w:rsid w:val="005A3A56"/>
    <w:rsid w:val="005A3B7D"/>
    <w:rsid w:val="005A3C41"/>
    <w:rsid w:val="005A3CF8"/>
    <w:rsid w:val="005A3E93"/>
    <w:rsid w:val="005A3F01"/>
    <w:rsid w:val="005A4ECA"/>
    <w:rsid w:val="005A4FCC"/>
    <w:rsid w:val="005A4FD3"/>
    <w:rsid w:val="005A5284"/>
    <w:rsid w:val="005A52E0"/>
    <w:rsid w:val="005A5386"/>
    <w:rsid w:val="005A53E9"/>
    <w:rsid w:val="005A5467"/>
    <w:rsid w:val="005A5934"/>
    <w:rsid w:val="005A5CD5"/>
    <w:rsid w:val="005A5E37"/>
    <w:rsid w:val="005A6053"/>
    <w:rsid w:val="005A625E"/>
    <w:rsid w:val="005A6358"/>
    <w:rsid w:val="005A65C2"/>
    <w:rsid w:val="005A68CC"/>
    <w:rsid w:val="005A6998"/>
    <w:rsid w:val="005A6B2D"/>
    <w:rsid w:val="005A6C62"/>
    <w:rsid w:val="005A71AA"/>
    <w:rsid w:val="005A7390"/>
    <w:rsid w:val="005A75AE"/>
    <w:rsid w:val="005A765C"/>
    <w:rsid w:val="005A77A9"/>
    <w:rsid w:val="005A7823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0B16"/>
    <w:rsid w:val="005B0EE4"/>
    <w:rsid w:val="005B1020"/>
    <w:rsid w:val="005B15E8"/>
    <w:rsid w:val="005B1844"/>
    <w:rsid w:val="005B192E"/>
    <w:rsid w:val="005B1BE9"/>
    <w:rsid w:val="005B1E41"/>
    <w:rsid w:val="005B2116"/>
    <w:rsid w:val="005B21B5"/>
    <w:rsid w:val="005B2882"/>
    <w:rsid w:val="005B2A37"/>
    <w:rsid w:val="005B2B8D"/>
    <w:rsid w:val="005B2D7F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133"/>
    <w:rsid w:val="005B42F1"/>
    <w:rsid w:val="005B4429"/>
    <w:rsid w:val="005B448B"/>
    <w:rsid w:val="005B47A3"/>
    <w:rsid w:val="005B486F"/>
    <w:rsid w:val="005B488C"/>
    <w:rsid w:val="005B4A61"/>
    <w:rsid w:val="005B4A91"/>
    <w:rsid w:val="005B4DFC"/>
    <w:rsid w:val="005B5017"/>
    <w:rsid w:val="005B53DD"/>
    <w:rsid w:val="005B56ED"/>
    <w:rsid w:val="005B595F"/>
    <w:rsid w:val="005B5A23"/>
    <w:rsid w:val="005B5B9E"/>
    <w:rsid w:val="005B5DEC"/>
    <w:rsid w:val="005B5F79"/>
    <w:rsid w:val="005B6096"/>
    <w:rsid w:val="005B60A4"/>
    <w:rsid w:val="005B6182"/>
    <w:rsid w:val="005B6211"/>
    <w:rsid w:val="005B62DB"/>
    <w:rsid w:val="005B65BD"/>
    <w:rsid w:val="005B681A"/>
    <w:rsid w:val="005B7339"/>
    <w:rsid w:val="005B76C4"/>
    <w:rsid w:val="005B792A"/>
    <w:rsid w:val="005B7FF3"/>
    <w:rsid w:val="005C00A7"/>
    <w:rsid w:val="005C0126"/>
    <w:rsid w:val="005C0673"/>
    <w:rsid w:val="005C0B63"/>
    <w:rsid w:val="005C0F93"/>
    <w:rsid w:val="005C1017"/>
    <w:rsid w:val="005C12CE"/>
    <w:rsid w:val="005C182C"/>
    <w:rsid w:val="005C1856"/>
    <w:rsid w:val="005C1C33"/>
    <w:rsid w:val="005C1D3D"/>
    <w:rsid w:val="005C1F85"/>
    <w:rsid w:val="005C218B"/>
    <w:rsid w:val="005C29C3"/>
    <w:rsid w:val="005C2A8C"/>
    <w:rsid w:val="005C2BB3"/>
    <w:rsid w:val="005C2CA8"/>
    <w:rsid w:val="005C2DEE"/>
    <w:rsid w:val="005C2E4E"/>
    <w:rsid w:val="005C30D3"/>
    <w:rsid w:val="005C3A02"/>
    <w:rsid w:val="005C3B4B"/>
    <w:rsid w:val="005C3F3A"/>
    <w:rsid w:val="005C3FD8"/>
    <w:rsid w:val="005C3FF1"/>
    <w:rsid w:val="005C40B6"/>
    <w:rsid w:val="005C454F"/>
    <w:rsid w:val="005C461F"/>
    <w:rsid w:val="005C4631"/>
    <w:rsid w:val="005C478C"/>
    <w:rsid w:val="005C5273"/>
    <w:rsid w:val="005C53B1"/>
    <w:rsid w:val="005C54E9"/>
    <w:rsid w:val="005C55BF"/>
    <w:rsid w:val="005C55F2"/>
    <w:rsid w:val="005C5815"/>
    <w:rsid w:val="005C5B1D"/>
    <w:rsid w:val="005C5CE6"/>
    <w:rsid w:val="005C5D3A"/>
    <w:rsid w:val="005C5D44"/>
    <w:rsid w:val="005C5E33"/>
    <w:rsid w:val="005C5F4D"/>
    <w:rsid w:val="005C600B"/>
    <w:rsid w:val="005C610B"/>
    <w:rsid w:val="005C6155"/>
    <w:rsid w:val="005C6289"/>
    <w:rsid w:val="005C629C"/>
    <w:rsid w:val="005C6579"/>
    <w:rsid w:val="005C6AED"/>
    <w:rsid w:val="005C6C5D"/>
    <w:rsid w:val="005C6DE5"/>
    <w:rsid w:val="005C6EA5"/>
    <w:rsid w:val="005C6EDE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EC7"/>
    <w:rsid w:val="005C7F04"/>
    <w:rsid w:val="005D0052"/>
    <w:rsid w:val="005D03AD"/>
    <w:rsid w:val="005D040C"/>
    <w:rsid w:val="005D041B"/>
    <w:rsid w:val="005D1301"/>
    <w:rsid w:val="005D14BE"/>
    <w:rsid w:val="005D1853"/>
    <w:rsid w:val="005D18EA"/>
    <w:rsid w:val="005D19A5"/>
    <w:rsid w:val="005D1A0F"/>
    <w:rsid w:val="005D1C7E"/>
    <w:rsid w:val="005D2094"/>
    <w:rsid w:val="005D2250"/>
    <w:rsid w:val="005D2DC7"/>
    <w:rsid w:val="005D2E4B"/>
    <w:rsid w:val="005D3154"/>
    <w:rsid w:val="005D319F"/>
    <w:rsid w:val="005D31AC"/>
    <w:rsid w:val="005D3239"/>
    <w:rsid w:val="005D32E6"/>
    <w:rsid w:val="005D3511"/>
    <w:rsid w:val="005D3871"/>
    <w:rsid w:val="005D3B35"/>
    <w:rsid w:val="005D3D79"/>
    <w:rsid w:val="005D3E9F"/>
    <w:rsid w:val="005D4866"/>
    <w:rsid w:val="005D4A9A"/>
    <w:rsid w:val="005D4D3F"/>
    <w:rsid w:val="005D4E51"/>
    <w:rsid w:val="005D5047"/>
    <w:rsid w:val="005D53F5"/>
    <w:rsid w:val="005D5494"/>
    <w:rsid w:val="005D5715"/>
    <w:rsid w:val="005D5B81"/>
    <w:rsid w:val="005D5BA0"/>
    <w:rsid w:val="005D5C63"/>
    <w:rsid w:val="005D5F7C"/>
    <w:rsid w:val="005D5F7D"/>
    <w:rsid w:val="005D5FAD"/>
    <w:rsid w:val="005D642F"/>
    <w:rsid w:val="005D6520"/>
    <w:rsid w:val="005D6565"/>
    <w:rsid w:val="005D6743"/>
    <w:rsid w:val="005D68AD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108"/>
    <w:rsid w:val="005E1305"/>
    <w:rsid w:val="005E1746"/>
    <w:rsid w:val="005E19B4"/>
    <w:rsid w:val="005E19CD"/>
    <w:rsid w:val="005E1EE7"/>
    <w:rsid w:val="005E2539"/>
    <w:rsid w:val="005E27F8"/>
    <w:rsid w:val="005E2FF1"/>
    <w:rsid w:val="005E34F8"/>
    <w:rsid w:val="005E38DC"/>
    <w:rsid w:val="005E3C68"/>
    <w:rsid w:val="005E4263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7CD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744"/>
    <w:rsid w:val="005E7A84"/>
    <w:rsid w:val="005E7C27"/>
    <w:rsid w:val="005E7D93"/>
    <w:rsid w:val="005E7E5C"/>
    <w:rsid w:val="005E7F88"/>
    <w:rsid w:val="005F0059"/>
    <w:rsid w:val="005F03E6"/>
    <w:rsid w:val="005F0700"/>
    <w:rsid w:val="005F09D5"/>
    <w:rsid w:val="005F09EF"/>
    <w:rsid w:val="005F0C19"/>
    <w:rsid w:val="005F0F5C"/>
    <w:rsid w:val="005F10D6"/>
    <w:rsid w:val="005F1190"/>
    <w:rsid w:val="005F12FE"/>
    <w:rsid w:val="005F15A5"/>
    <w:rsid w:val="005F1683"/>
    <w:rsid w:val="005F1972"/>
    <w:rsid w:val="005F2007"/>
    <w:rsid w:val="005F22BC"/>
    <w:rsid w:val="005F236B"/>
    <w:rsid w:val="005F2549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51E"/>
    <w:rsid w:val="005F37FF"/>
    <w:rsid w:val="005F3CB3"/>
    <w:rsid w:val="005F4045"/>
    <w:rsid w:val="005F4549"/>
    <w:rsid w:val="005F4804"/>
    <w:rsid w:val="005F4D72"/>
    <w:rsid w:val="005F5101"/>
    <w:rsid w:val="005F5513"/>
    <w:rsid w:val="005F5BA5"/>
    <w:rsid w:val="005F5BCD"/>
    <w:rsid w:val="005F5BD2"/>
    <w:rsid w:val="005F5CB6"/>
    <w:rsid w:val="005F5E71"/>
    <w:rsid w:val="005F5F67"/>
    <w:rsid w:val="005F614E"/>
    <w:rsid w:val="005F655A"/>
    <w:rsid w:val="005F671D"/>
    <w:rsid w:val="005F6CB4"/>
    <w:rsid w:val="005F6E77"/>
    <w:rsid w:val="005F718E"/>
    <w:rsid w:val="005F7213"/>
    <w:rsid w:val="005F7305"/>
    <w:rsid w:val="005F76A4"/>
    <w:rsid w:val="005F7A21"/>
    <w:rsid w:val="00600072"/>
    <w:rsid w:val="00600401"/>
    <w:rsid w:val="006007A0"/>
    <w:rsid w:val="00600BA2"/>
    <w:rsid w:val="00600C0D"/>
    <w:rsid w:val="00600D7D"/>
    <w:rsid w:val="00600EAD"/>
    <w:rsid w:val="00600EF9"/>
    <w:rsid w:val="00601061"/>
    <w:rsid w:val="00601244"/>
    <w:rsid w:val="0060144B"/>
    <w:rsid w:val="00601E48"/>
    <w:rsid w:val="006021A8"/>
    <w:rsid w:val="0060220F"/>
    <w:rsid w:val="006024F7"/>
    <w:rsid w:val="0060253A"/>
    <w:rsid w:val="006027ED"/>
    <w:rsid w:val="006031B4"/>
    <w:rsid w:val="00603222"/>
    <w:rsid w:val="00603617"/>
    <w:rsid w:val="006038EE"/>
    <w:rsid w:val="00603D2B"/>
    <w:rsid w:val="00604083"/>
    <w:rsid w:val="00604099"/>
    <w:rsid w:val="006046B6"/>
    <w:rsid w:val="00604D89"/>
    <w:rsid w:val="0060519C"/>
    <w:rsid w:val="00605203"/>
    <w:rsid w:val="0060522D"/>
    <w:rsid w:val="006052D3"/>
    <w:rsid w:val="00605797"/>
    <w:rsid w:val="006059EE"/>
    <w:rsid w:val="00605A36"/>
    <w:rsid w:val="00605C5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45E"/>
    <w:rsid w:val="006105FB"/>
    <w:rsid w:val="00610805"/>
    <w:rsid w:val="00610AE8"/>
    <w:rsid w:val="00610C9B"/>
    <w:rsid w:val="00610D7B"/>
    <w:rsid w:val="0061105E"/>
    <w:rsid w:val="00611877"/>
    <w:rsid w:val="00611ADD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A13"/>
    <w:rsid w:val="00612BB8"/>
    <w:rsid w:val="00612CE9"/>
    <w:rsid w:val="00612ECD"/>
    <w:rsid w:val="006132B2"/>
    <w:rsid w:val="006135B3"/>
    <w:rsid w:val="006135FD"/>
    <w:rsid w:val="00613713"/>
    <w:rsid w:val="00613732"/>
    <w:rsid w:val="00613DE6"/>
    <w:rsid w:val="00613EBD"/>
    <w:rsid w:val="006141BA"/>
    <w:rsid w:val="006147E6"/>
    <w:rsid w:val="00614B75"/>
    <w:rsid w:val="006152CF"/>
    <w:rsid w:val="00615434"/>
    <w:rsid w:val="00615436"/>
    <w:rsid w:val="0061552D"/>
    <w:rsid w:val="006155D1"/>
    <w:rsid w:val="006155EB"/>
    <w:rsid w:val="006157A1"/>
    <w:rsid w:val="00615908"/>
    <w:rsid w:val="00615BF9"/>
    <w:rsid w:val="00616110"/>
    <w:rsid w:val="006161A2"/>
    <w:rsid w:val="006162EC"/>
    <w:rsid w:val="00616524"/>
    <w:rsid w:val="006166CF"/>
    <w:rsid w:val="00616823"/>
    <w:rsid w:val="0061685D"/>
    <w:rsid w:val="00616C51"/>
    <w:rsid w:val="00616F63"/>
    <w:rsid w:val="0061700B"/>
    <w:rsid w:val="006173AF"/>
    <w:rsid w:val="006178BC"/>
    <w:rsid w:val="00617BB7"/>
    <w:rsid w:val="00617E9A"/>
    <w:rsid w:val="00620298"/>
    <w:rsid w:val="006205C1"/>
    <w:rsid w:val="006205C3"/>
    <w:rsid w:val="00620BA7"/>
    <w:rsid w:val="00620BD7"/>
    <w:rsid w:val="00620CC0"/>
    <w:rsid w:val="00620E6F"/>
    <w:rsid w:val="00620FEC"/>
    <w:rsid w:val="00621000"/>
    <w:rsid w:val="00621293"/>
    <w:rsid w:val="00621477"/>
    <w:rsid w:val="006214D4"/>
    <w:rsid w:val="0062180E"/>
    <w:rsid w:val="00621A65"/>
    <w:rsid w:val="00621AE3"/>
    <w:rsid w:val="00621C1D"/>
    <w:rsid w:val="00621D59"/>
    <w:rsid w:val="00622409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3F6"/>
    <w:rsid w:val="00625440"/>
    <w:rsid w:val="00625489"/>
    <w:rsid w:val="00625743"/>
    <w:rsid w:val="00625806"/>
    <w:rsid w:val="00625B5D"/>
    <w:rsid w:val="00625F2E"/>
    <w:rsid w:val="00625FD5"/>
    <w:rsid w:val="0062606D"/>
    <w:rsid w:val="0062624E"/>
    <w:rsid w:val="00626435"/>
    <w:rsid w:val="0062643C"/>
    <w:rsid w:val="0062701B"/>
    <w:rsid w:val="006270D5"/>
    <w:rsid w:val="0062714B"/>
    <w:rsid w:val="00627161"/>
    <w:rsid w:val="006272EA"/>
    <w:rsid w:val="0062731E"/>
    <w:rsid w:val="006273BD"/>
    <w:rsid w:val="006277AA"/>
    <w:rsid w:val="00627946"/>
    <w:rsid w:val="00627A0E"/>
    <w:rsid w:val="00627A83"/>
    <w:rsid w:val="00627BBF"/>
    <w:rsid w:val="006302B2"/>
    <w:rsid w:val="006307AE"/>
    <w:rsid w:val="00630D94"/>
    <w:rsid w:val="006311A3"/>
    <w:rsid w:val="006312FE"/>
    <w:rsid w:val="006313A7"/>
    <w:rsid w:val="006313B4"/>
    <w:rsid w:val="0063148C"/>
    <w:rsid w:val="0063190E"/>
    <w:rsid w:val="00631AAF"/>
    <w:rsid w:val="00631C96"/>
    <w:rsid w:val="006321DD"/>
    <w:rsid w:val="00632373"/>
    <w:rsid w:val="0063253F"/>
    <w:rsid w:val="006326A8"/>
    <w:rsid w:val="00632864"/>
    <w:rsid w:val="00632B5D"/>
    <w:rsid w:val="00632BFE"/>
    <w:rsid w:val="0063328E"/>
    <w:rsid w:val="006337F9"/>
    <w:rsid w:val="00633854"/>
    <w:rsid w:val="00633A05"/>
    <w:rsid w:val="00633A4B"/>
    <w:rsid w:val="00633CAB"/>
    <w:rsid w:val="00633CDF"/>
    <w:rsid w:val="006343C8"/>
    <w:rsid w:val="00634455"/>
    <w:rsid w:val="0063480E"/>
    <w:rsid w:val="00635184"/>
    <w:rsid w:val="00635350"/>
    <w:rsid w:val="00635564"/>
    <w:rsid w:val="006356BD"/>
    <w:rsid w:val="00635892"/>
    <w:rsid w:val="0063592D"/>
    <w:rsid w:val="00635B23"/>
    <w:rsid w:val="00635B39"/>
    <w:rsid w:val="00635E06"/>
    <w:rsid w:val="00635F27"/>
    <w:rsid w:val="00635FF3"/>
    <w:rsid w:val="00636457"/>
    <w:rsid w:val="0063664B"/>
    <w:rsid w:val="00636784"/>
    <w:rsid w:val="00636AC2"/>
    <w:rsid w:val="00636F82"/>
    <w:rsid w:val="006376EE"/>
    <w:rsid w:val="006377CA"/>
    <w:rsid w:val="00637A86"/>
    <w:rsid w:val="00637C32"/>
    <w:rsid w:val="00637CA0"/>
    <w:rsid w:val="0064026D"/>
    <w:rsid w:val="00640685"/>
    <w:rsid w:val="00640824"/>
    <w:rsid w:val="00640935"/>
    <w:rsid w:val="00640A00"/>
    <w:rsid w:val="00640B19"/>
    <w:rsid w:val="00640C40"/>
    <w:rsid w:val="00640E38"/>
    <w:rsid w:val="00641192"/>
    <w:rsid w:val="0064141A"/>
    <w:rsid w:val="00641591"/>
    <w:rsid w:val="006415CF"/>
    <w:rsid w:val="00641707"/>
    <w:rsid w:val="00641801"/>
    <w:rsid w:val="006418F0"/>
    <w:rsid w:val="00641B12"/>
    <w:rsid w:val="00642059"/>
    <w:rsid w:val="00642538"/>
    <w:rsid w:val="00642A3C"/>
    <w:rsid w:val="00642EB1"/>
    <w:rsid w:val="0064316C"/>
    <w:rsid w:val="00643232"/>
    <w:rsid w:val="00643312"/>
    <w:rsid w:val="006436DF"/>
    <w:rsid w:val="00643CD3"/>
    <w:rsid w:val="00643ECF"/>
    <w:rsid w:val="00644704"/>
    <w:rsid w:val="006449EC"/>
    <w:rsid w:val="00644B0C"/>
    <w:rsid w:val="00644C82"/>
    <w:rsid w:val="0064510C"/>
    <w:rsid w:val="0064511C"/>
    <w:rsid w:val="0064523B"/>
    <w:rsid w:val="006453BA"/>
    <w:rsid w:val="006458E3"/>
    <w:rsid w:val="00645B96"/>
    <w:rsid w:val="00645E08"/>
    <w:rsid w:val="006460BD"/>
    <w:rsid w:val="00646A38"/>
    <w:rsid w:val="00646C53"/>
    <w:rsid w:val="00646CC7"/>
    <w:rsid w:val="00647116"/>
    <w:rsid w:val="006473D1"/>
    <w:rsid w:val="006474F5"/>
    <w:rsid w:val="006475E2"/>
    <w:rsid w:val="0064760B"/>
    <w:rsid w:val="00650170"/>
    <w:rsid w:val="00650188"/>
    <w:rsid w:val="00650532"/>
    <w:rsid w:val="00650894"/>
    <w:rsid w:val="0065100C"/>
    <w:rsid w:val="006515E6"/>
    <w:rsid w:val="006517E2"/>
    <w:rsid w:val="00651892"/>
    <w:rsid w:val="006518F1"/>
    <w:rsid w:val="00651A5D"/>
    <w:rsid w:val="00651B3B"/>
    <w:rsid w:val="00651BD3"/>
    <w:rsid w:val="00651FA9"/>
    <w:rsid w:val="006522BD"/>
    <w:rsid w:val="006523AD"/>
    <w:rsid w:val="006523C6"/>
    <w:rsid w:val="0065252F"/>
    <w:rsid w:val="006526FF"/>
    <w:rsid w:val="006527B6"/>
    <w:rsid w:val="00652AF2"/>
    <w:rsid w:val="00652BD8"/>
    <w:rsid w:val="00652D75"/>
    <w:rsid w:val="00652F73"/>
    <w:rsid w:val="00652FA4"/>
    <w:rsid w:val="0065323A"/>
    <w:rsid w:val="00653656"/>
    <w:rsid w:val="006538B6"/>
    <w:rsid w:val="00653E2B"/>
    <w:rsid w:val="00653EA0"/>
    <w:rsid w:val="00653F50"/>
    <w:rsid w:val="00653FAA"/>
    <w:rsid w:val="0065441E"/>
    <w:rsid w:val="00654516"/>
    <w:rsid w:val="0065453B"/>
    <w:rsid w:val="00654604"/>
    <w:rsid w:val="00654A18"/>
    <w:rsid w:val="006551F3"/>
    <w:rsid w:val="0065545C"/>
    <w:rsid w:val="006555D9"/>
    <w:rsid w:val="006562A9"/>
    <w:rsid w:val="00656586"/>
    <w:rsid w:val="0065660B"/>
    <w:rsid w:val="00656782"/>
    <w:rsid w:val="00656812"/>
    <w:rsid w:val="00656E9D"/>
    <w:rsid w:val="00656FF1"/>
    <w:rsid w:val="0065711D"/>
    <w:rsid w:val="0065719F"/>
    <w:rsid w:val="0065760B"/>
    <w:rsid w:val="00657741"/>
    <w:rsid w:val="006579A8"/>
    <w:rsid w:val="00657E7A"/>
    <w:rsid w:val="00657F59"/>
    <w:rsid w:val="00657FF6"/>
    <w:rsid w:val="006609BC"/>
    <w:rsid w:val="00660DA8"/>
    <w:rsid w:val="00660ED2"/>
    <w:rsid w:val="00660F29"/>
    <w:rsid w:val="00660FFB"/>
    <w:rsid w:val="0066124A"/>
    <w:rsid w:val="00661383"/>
    <w:rsid w:val="0066146E"/>
    <w:rsid w:val="00661707"/>
    <w:rsid w:val="00661749"/>
    <w:rsid w:val="00661912"/>
    <w:rsid w:val="00661AB4"/>
    <w:rsid w:val="00661C77"/>
    <w:rsid w:val="00661CA0"/>
    <w:rsid w:val="00662729"/>
    <w:rsid w:val="00662900"/>
    <w:rsid w:val="00662986"/>
    <w:rsid w:val="006629F8"/>
    <w:rsid w:val="00662D61"/>
    <w:rsid w:val="00663237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6000"/>
    <w:rsid w:val="0066603D"/>
    <w:rsid w:val="00666343"/>
    <w:rsid w:val="00666444"/>
    <w:rsid w:val="0066652F"/>
    <w:rsid w:val="00666596"/>
    <w:rsid w:val="00666E0F"/>
    <w:rsid w:val="00666EEF"/>
    <w:rsid w:val="00666F77"/>
    <w:rsid w:val="0066705C"/>
    <w:rsid w:val="00667351"/>
    <w:rsid w:val="00667A6E"/>
    <w:rsid w:val="00667EAC"/>
    <w:rsid w:val="0067034C"/>
    <w:rsid w:val="00670602"/>
    <w:rsid w:val="006708E4"/>
    <w:rsid w:val="00670E5E"/>
    <w:rsid w:val="00671042"/>
    <w:rsid w:val="006713F8"/>
    <w:rsid w:val="0067191A"/>
    <w:rsid w:val="00671B73"/>
    <w:rsid w:val="00671E6C"/>
    <w:rsid w:val="0067240C"/>
    <w:rsid w:val="00672444"/>
    <w:rsid w:val="006724D8"/>
    <w:rsid w:val="00672706"/>
    <w:rsid w:val="0067270A"/>
    <w:rsid w:val="00672A85"/>
    <w:rsid w:val="00672CB9"/>
    <w:rsid w:val="00672E18"/>
    <w:rsid w:val="00672F0E"/>
    <w:rsid w:val="00672F92"/>
    <w:rsid w:val="00673193"/>
    <w:rsid w:val="006731A0"/>
    <w:rsid w:val="00673B85"/>
    <w:rsid w:val="00673FF1"/>
    <w:rsid w:val="006742FA"/>
    <w:rsid w:val="006744D9"/>
    <w:rsid w:val="00674523"/>
    <w:rsid w:val="00674954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125"/>
    <w:rsid w:val="0067642D"/>
    <w:rsid w:val="0067648F"/>
    <w:rsid w:val="006765E2"/>
    <w:rsid w:val="006765F3"/>
    <w:rsid w:val="00676917"/>
    <w:rsid w:val="00676AED"/>
    <w:rsid w:val="00676BFB"/>
    <w:rsid w:val="00676D1B"/>
    <w:rsid w:val="00676E0A"/>
    <w:rsid w:val="006771D9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720"/>
    <w:rsid w:val="00680F82"/>
    <w:rsid w:val="0068109C"/>
    <w:rsid w:val="006812FB"/>
    <w:rsid w:val="006813B7"/>
    <w:rsid w:val="0068160A"/>
    <w:rsid w:val="00681853"/>
    <w:rsid w:val="00681B13"/>
    <w:rsid w:val="00681DC2"/>
    <w:rsid w:val="00681DDD"/>
    <w:rsid w:val="00682469"/>
    <w:rsid w:val="006825A5"/>
    <w:rsid w:val="00682892"/>
    <w:rsid w:val="00682C79"/>
    <w:rsid w:val="00682D86"/>
    <w:rsid w:val="00682DEC"/>
    <w:rsid w:val="00682E09"/>
    <w:rsid w:val="00682EF1"/>
    <w:rsid w:val="0068341A"/>
    <w:rsid w:val="00683722"/>
    <w:rsid w:val="00683F7E"/>
    <w:rsid w:val="006843AF"/>
    <w:rsid w:val="006847EE"/>
    <w:rsid w:val="00684CED"/>
    <w:rsid w:val="00684E93"/>
    <w:rsid w:val="00684EB8"/>
    <w:rsid w:val="00685211"/>
    <w:rsid w:val="00685788"/>
    <w:rsid w:val="00685E83"/>
    <w:rsid w:val="006860DF"/>
    <w:rsid w:val="00686273"/>
    <w:rsid w:val="006862B3"/>
    <w:rsid w:val="006862E1"/>
    <w:rsid w:val="006863FD"/>
    <w:rsid w:val="0068651C"/>
    <w:rsid w:val="006866C0"/>
    <w:rsid w:val="006866EF"/>
    <w:rsid w:val="00686762"/>
    <w:rsid w:val="006867FE"/>
    <w:rsid w:val="00686DC3"/>
    <w:rsid w:val="00687024"/>
    <w:rsid w:val="00687092"/>
    <w:rsid w:val="006870D0"/>
    <w:rsid w:val="00687776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DEC"/>
    <w:rsid w:val="006920D6"/>
    <w:rsid w:val="006924C8"/>
    <w:rsid w:val="00692524"/>
    <w:rsid w:val="0069257A"/>
    <w:rsid w:val="00692883"/>
    <w:rsid w:val="00692C6D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AF3"/>
    <w:rsid w:val="00694B17"/>
    <w:rsid w:val="00694BAD"/>
    <w:rsid w:val="00694FCB"/>
    <w:rsid w:val="006951D3"/>
    <w:rsid w:val="00695A4F"/>
    <w:rsid w:val="00695B1D"/>
    <w:rsid w:val="00695D19"/>
    <w:rsid w:val="00695E2F"/>
    <w:rsid w:val="00695E49"/>
    <w:rsid w:val="00696D35"/>
    <w:rsid w:val="00697217"/>
    <w:rsid w:val="00697648"/>
    <w:rsid w:val="006977FF"/>
    <w:rsid w:val="00697A58"/>
    <w:rsid w:val="00697DE9"/>
    <w:rsid w:val="00697F17"/>
    <w:rsid w:val="006A0187"/>
    <w:rsid w:val="006A04EB"/>
    <w:rsid w:val="006A050A"/>
    <w:rsid w:val="006A06C5"/>
    <w:rsid w:val="006A07D3"/>
    <w:rsid w:val="006A0FC3"/>
    <w:rsid w:val="006A14E5"/>
    <w:rsid w:val="006A1679"/>
    <w:rsid w:val="006A1944"/>
    <w:rsid w:val="006A19DD"/>
    <w:rsid w:val="006A1C5C"/>
    <w:rsid w:val="006A22D1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17D"/>
    <w:rsid w:val="006A3250"/>
    <w:rsid w:val="006A359A"/>
    <w:rsid w:val="006A364B"/>
    <w:rsid w:val="006A365E"/>
    <w:rsid w:val="006A40FB"/>
    <w:rsid w:val="006A4FF4"/>
    <w:rsid w:val="006A50C2"/>
    <w:rsid w:val="006A522C"/>
    <w:rsid w:val="006A549A"/>
    <w:rsid w:val="006A591C"/>
    <w:rsid w:val="006A5AF2"/>
    <w:rsid w:val="006A5C19"/>
    <w:rsid w:val="006A6115"/>
    <w:rsid w:val="006A6422"/>
    <w:rsid w:val="006A64C8"/>
    <w:rsid w:val="006A6875"/>
    <w:rsid w:val="006A6B7C"/>
    <w:rsid w:val="006A7161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07"/>
    <w:rsid w:val="006B16B7"/>
    <w:rsid w:val="006B1C59"/>
    <w:rsid w:val="006B1C8F"/>
    <w:rsid w:val="006B243C"/>
    <w:rsid w:val="006B25D4"/>
    <w:rsid w:val="006B25E9"/>
    <w:rsid w:val="006B29C7"/>
    <w:rsid w:val="006B2AD2"/>
    <w:rsid w:val="006B2F0D"/>
    <w:rsid w:val="006B3083"/>
    <w:rsid w:val="006B3236"/>
    <w:rsid w:val="006B36C2"/>
    <w:rsid w:val="006B3738"/>
    <w:rsid w:val="006B3D16"/>
    <w:rsid w:val="006B3E16"/>
    <w:rsid w:val="006B4293"/>
    <w:rsid w:val="006B4331"/>
    <w:rsid w:val="006B469E"/>
    <w:rsid w:val="006B49F6"/>
    <w:rsid w:val="006B53CB"/>
    <w:rsid w:val="006B568C"/>
    <w:rsid w:val="006B5765"/>
    <w:rsid w:val="006B59E2"/>
    <w:rsid w:val="006B5DD2"/>
    <w:rsid w:val="006B5E90"/>
    <w:rsid w:val="006B611E"/>
    <w:rsid w:val="006B6378"/>
    <w:rsid w:val="006B6402"/>
    <w:rsid w:val="006B68B8"/>
    <w:rsid w:val="006B69C4"/>
    <w:rsid w:val="006B6C34"/>
    <w:rsid w:val="006B6C3E"/>
    <w:rsid w:val="006B6DAA"/>
    <w:rsid w:val="006B6E07"/>
    <w:rsid w:val="006B7132"/>
    <w:rsid w:val="006B770C"/>
    <w:rsid w:val="006B7739"/>
    <w:rsid w:val="006B77EA"/>
    <w:rsid w:val="006B77EF"/>
    <w:rsid w:val="006B78FC"/>
    <w:rsid w:val="006B7D70"/>
    <w:rsid w:val="006B7F15"/>
    <w:rsid w:val="006B7FC8"/>
    <w:rsid w:val="006C0349"/>
    <w:rsid w:val="006C0556"/>
    <w:rsid w:val="006C090B"/>
    <w:rsid w:val="006C0A93"/>
    <w:rsid w:val="006C0EB7"/>
    <w:rsid w:val="006C1379"/>
    <w:rsid w:val="006C137B"/>
    <w:rsid w:val="006C13BE"/>
    <w:rsid w:val="006C1724"/>
    <w:rsid w:val="006C18B7"/>
    <w:rsid w:val="006C1993"/>
    <w:rsid w:val="006C19D1"/>
    <w:rsid w:val="006C19FF"/>
    <w:rsid w:val="006C2028"/>
    <w:rsid w:val="006C235E"/>
    <w:rsid w:val="006C27F2"/>
    <w:rsid w:val="006C29E2"/>
    <w:rsid w:val="006C2C1C"/>
    <w:rsid w:val="006C2FEB"/>
    <w:rsid w:val="006C2FF1"/>
    <w:rsid w:val="006C341C"/>
    <w:rsid w:val="006C3E1E"/>
    <w:rsid w:val="006C417E"/>
    <w:rsid w:val="006C423A"/>
    <w:rsid w:val="006C43AE"/>
    <w:rsid w:val="006C43D4"/>
    <w:rsid w:val="006C44DF"/>
    <w:rsid w:val="006C48DA"/>
    <w:rsid w:val="006C4E59"/>
    <w:rsid w:val="006C53A4"/>
    <w:rsid w:val="006C55EA"/>
    <w:rsid w:val="006C5631"/>
    <w:rsid w:val="006C56A7"/>
    <w:rsid w:val="006C58F9"/>
    <w:rsid w:val="006C5907"/>
    <w:rsid w:val="006C597F"/>
    <w:rsid w:val="006C5A1D"/>
    <w:rsid w:val="006C5A2C"/>
    <w:rsid w:val="006C5CBC"/>
    <w:rsid w:val="006C5D35"/>
    <w:rsid w:val="006C5EB5"/>
    <w:rsid w:val="006C5F21"/>
    <w:rsid w:val="006C5F3A"/>
    <w:rsid w:val="006C63CD"/>
    <w:rsid w:val="006C64F5"/>
    <w:rsid w:val="006C657B"/>
    <w:rsid w:val="006C6B20"/>
    <w:rsid w:val="006C704C"/>
    <w:rsid w:val="006C7168"/>
    <w:rsid w:val="006C738A"/>
    <w:rsid w:val="006C7394"/>
    <w:rsid w:val="006C757A"/>
    <w:rsid w:val="006C76AF"/>
    <w:rsid w:val="006C7711"/>
    <w:rsid w:val="006C7B21"/>
    <w:rsid w:val="006C7C5A"/>
    <w:rsid w:val="006C7D6F"/>
    <w:rsid w:val="006D0A80"/>
    <w:rsid w:val="006D0C23"/>
    <w:rsid w:val="006D0E98"/>
    <w:rsid w:val="006D1619"/>
    <w:rsid w:val="006D16E6"/>
    <w:rsid w:val="006D1AAE"/>
    <w:rsid w:val="006D1FA8"/>
    <w:rsid w:val="006D21C3"/>
    <w:rsid w:val="006D220D"/>
    <w:rsid w:val="006D25D1"/>
    <w:rsid w:val="006D2B09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4EAF"/>
    <w:rsid w:val="006D544B"/>
    <w:rsid w:val="006D573B"/>
    <w:rsid w:val="006D5832"/>
    <w:rsid w:val="006D5CA3"/>
    <w:rsid w:val="006D5EB3"/>
    <w:rsid w:val="006D61EE"/>
    <w:rsid w:val="006D63AC"/>
    <w:rsid w:val="006D66DC"/>
    <w:rsid w:val="006D6F36"/>
    <w:rsid w:val="006D7134"/>
    <w:rsid w:val="006D715D"/>
    <w:rsid w:val="006D7740"/>
    <w:rsid w:val="006D774A"/>
    <w:rsid w:val="006D788C"/>
    <w:rsid w:val="006D7BDC"/>
    <w:rsid w:val="006D7D7E"/>
    <w:rsid w:val="006D7EAD"/>
    <w:rsid w:val="006E00C5"/>
    <w:rsid w:val="006E0370"/>
    <w:rsid w:val="006E0E9E"/>
    <w:rsid w:val="006E0FFD"/>
    <w:rsid w:val="006E104D"/>
    <w:rsid w:val="006E1076"/>
    <w:rsid w:val="006E1565"/>
    <w:rsid w:val="006E166B"/>
    <w:rsid w:val="006E198F"/>
    <w:rsid w:val="006E1AAB"/>
    <w:rsid w:val="006E1B28"/>
    <w:rsid w:val="006E1D6C"/>
    <w:rsid w:val="006E1F2B"/>
    <w:rsid w:val="006E1F59"/>
    <w:rsid w:val="006E249F"/>
    <w:rsid w:val="006E24B4"/>
    <w:rsid w:val="006E2792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99C"/>
    <w:rsid w:val="006E3A19"/>
    <w:rsid w:val="006E3C09"/>
    <w:rsid w:val="006E40B0"/>
    <w:rsid w:val="006E4356"/>
    <w:rsid w:val="006E46D0"/>
    <w:rsid w:val="006E4840"/>
    <w:rsid w:val="006E5090"/>
    <w:rsid w:val="006E5373"/>
    <w:rsid w:val="006E53CC"/>
    <w:rsid w:val="006E552D"/>
    <w:rsid w:val="006E5D2B"/>
    <w:rsid w:val="006E6391"/>
    <w:rsid w:val="006E639B"/>
    <w:rsid w:val="006E6496"/>
    <w:rsid w:val="006E6A39"/>
    <w:rsid w:val="006E6C45"/>
    <w:rsid w:val="006E6F7A"/>
    <w:rsid w:val="006E737F"/>
    <w:rsid w:val="006E7579"/>
    <w:rsid w:val="006E75CA"/>
    <w:rsid w:val="006E7673"/>
    <w:rsid w:val="006E778F"/>
    <w:rsid w:val="006E7859"/>
    <w:rsid w:val="006E7871"/>
    <w:rsid w:val="006E7877"/>
    <w:rsid w:val="006E7C5B"/>
    <w:rsid w:val="006E7F5C"/>
    <w:rsid w:val="006F0016"/>
    <w:rsid w:val="006F0046"/>
    <w:rsid w:val="006F0056"/>
    <w:rsid w:val="006F00CC"/>
    <w:rsid w:val="006F01C0"/>
    <w:rsid w:val="006F043E"/>
    <w:rsid w:val="006F0709"/>
    <w:rsid w:val="006F085A"/>
    <w:rsid w:val="006F0ACE"/>
    <w:rsid w:val="006F0D52"/>
    <w:rsid w:val="006F1169"/>
    <w:rsid w:val="006F12D3"/>
    <w:rsid w:val="006F1573"/>
    <w:rsid w:val="006F15D2"/>
    <w:rsid w:val="006F2888"/>
    <w:rsid w:val="006F2FD3"/>
    <w:rsid w:val="006F3228"/>
    <w:rsid w:val="006F32DC"/>
    <w:rsid w:val="006F344E"/>
    <w:rsid w:val="006F38E6"/>
    <w:rsid w:val="006F3EF6"/>
    <w:rsid w:val="006F3F09"/>
    <w:rsid w:val="006F40B5"/>
    <w:rsid w:val="006F43B5"/>
    <w:rsid w:val="006F4610"/>
    <w:rsid w:val="006F4641"/>
    <w:rsid w:val="006F46B2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50"/>
    <w:rsid w:val="006F5886"/>
    <w:rsid w:val="006F5D71"/>
    <w:rsid w:val="006F5ED3"/>
    <w:rsid w:val="006F6766"/>
    <w:rsid w:val="006F683B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947"/>
    <w:rsid w:val="00701DA0"/>
    <w:rsid w:val="00701FBC"/>
    <w:rsid w:val="00702063"/>
    <w:rsid w:val="0070239F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235"/>
    <w:rsid w:val="00705337"/>
    <w:rsid w:val="00705C3E"/>
    <w:rsid w:val="00705CA8"/>
    <w:rsid w:val="00705DFD"/>
    <w:rsid w:val="00705EB8"/>
    <w:rsid w:val="00705F4A"/>
    <w:rsid w:val="00706009"/>
    <w:rsid w:val="00706076"/>
    <w:rsid w:val="00706178"/>
    <w:rsid w:val="00706435"/>
    <w:rsid w:val="00706633"/>
    <w:rsid w:val="00706CEE"/>
    <w:rsid w:val="00706E8A"/>
    <w:rsid w:val="00706E8F"/>
    <w:rsid w:val="007070F0"/>
    <w:rsid w:val="00707221"/>
    <w:rsid w:val="0070733C"/>
    <w:rsid w:val="0070764E"/>
    <w:rsid w:val="007076F5"/>
    <w:rsid w:val="0070797C"/>
    <w:rsid w:val="007079C2"/>
    <w:rsid w:val="00707A97"/>
    <w:rsid w:val="00707CFB"/>
    <w:rsid w:val="00707D4F"/>
    <w:rsid w:val="00707E02"/>
    <w:rsid w:val="007101BC"/>
    <w:rsid w:val="0071022E"/>
    <w:rsid w:val="00710411"/>
    <w:rsid w:val="00710668"/>
    <w:rsid w:val="007108D8"/>
    <w:rsid w:val="00710E88"/>
    <w:rsid w:val="0071134D"/>
    <w:rsid w:val="0071152C"/>
    <w:rsid w:val="0071157E"/>
    <w:rsid w:val="00711654"/>
    <w:rsid w:val="0071176E"/>
    <w:rsid w:val="0071180B"/>
    <w:rsid w:val="00711845"/>
    <w:rsid w:val="0071184A"/>
    <w:rsid w:val="00711BB4"/>
    <w:rsid w:val="00711F11"/>
    <w:rsid w:val="00711FDD"/>
    <w:rsid w:val="007126BE"/>
    <w:rsid w:val="00712B7E"/>
    <w:rsid w:val="00712CBA"/>
    <w:rsid w:val="0071306F"/>
    <w:rsid w:val="0071385F"/>
    <w:rsid w:val="00713A90"/>
    <w:rsid w:val="00713B2A"/>
    <w:rsid w:val="00713C4B"/>
    <w:rsid w:val="00714539"/>
    <w:rsid w:val="00714542"/>
    <w:rsid w:val="00714876"/>
    <w:rsid w:val="00715079"/>
    <w:rsid w:val="00715E70"/>
    <w:rsid w:val="00715EFF"/>
    <w:rsid w:val="00715F4E"/>
    <w:rsid w:val="00716001"/>
    <w:rsid w:val="00716187"/>
    <w:rsid w:val="00716258"/>
    <w:rsid w:val="0071645D"/>
    <w:rsid w:val="0071660B"/>
    <w:rsid w:val="00716E18"/>
    <w:rsid w:val="00717450"/>
    <w:rsid w:val="007174E4"/>
    <w:rsid w:val="0071751D"/>
    <w:rsid w:val="00717748"/>
    <w:rsid w:val="00717FAE"/>
    <w:rsid w:val="00720061"/>
    <w:rsid w:val="00720686"/>
    <w:rsid w:val="0072071E"/>
    <w:rsid w:val="00720CB5"/>
    <w:rsid w:val="00720F4D"/>
    <w:rsid w:val="00721015"/>
    <w:rsid w:val="00721134"/>
    <w:rsid w:val="007217B0"/>
    <w:rsid w:val="00721CB7"/>
    <w:rsid w:val="00721DBA"/>
    <w:rsid w:val="00721E31"/>
    <w:rsid w:val="00721FD3"/>
    <w:rsid w:val="0072231C"/>
    <w:rsid w:val="00722358"/>
    <w:rsid w:val="007225D7"/>
    <w:rsid w:val="007232D8"/>
    <w:rsid w:val="007233FF"/>
    <w:rsid w:val="00723537"/>
    <w:rsid w:val="00723562"/>
    <w:rsid w:val="007236F8"/>
    <w:rsid w:val="0072386D"/>
    <w:rsid w:val="00723E59"/>
    <w:rsid w:val="00723EA4"/>
    <w:rsid w:val="0072414F"/>
    <w:rsid w:val="00724301"/>
    <w:rsid w:val="00724675"/>
    <w:rsid w:val="007246DE"/>
    <w:rsid w:val="007247EE"/>
    <w:rsid w:val="00724C6B"/>
    <w:rsid w:val="00724C7B"/>
    <w:rsid w:val="007253E6"/>
    <w:rsid w:val="0072553A"/>
    <w:rsid w:val="007255B7"/>
    <w:rsid w:val="007257B6"/>
    <w:rsid w:val="007258C5"/>
    <w:rsid w:val="00725A5B"/>
    <w:rsid w:val="00725A69"/>
    <w:rsid w:val="00725C03"/>
    <w:rsid w:val="00725C11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720"/>
    <w:rsid w:val="0072778C"/>
    <w:rsid w:val="00727AFA"/>
    <w:rsid w:val="00727E45"/>
    <w:rsid w:val="00727F4F"/>
    <w:rsid w:val="007305BB"/>
    <w:rsid w:val="007305C3"/>
    <w:rsid w:val="00730600"/>
    <w:rsid w:val="007309F4"/>
    <w:rsid w:val="00730AF5"/>
    <w:rsid w:val="00731013"/>
    <w:rsid w:val="00731221"/>
    <w:rsid w:val="00731428"/>
    <w:rsid w:val="0073169F"/>
    <w:rsid w:val="007316F1"/>
    <w:rsid w:val="00731B4B"/>
    <w:rsid w:val="007322A6"/>
    <w:rsid w:val="007324A5"/>
    <w:rsid w:val="0073255D"/>
    <w:rsid w:val="007329A5"/>
    <w:rsid w:val="00732E16"/>
    <w:rsid w:val="00732FF2"/>
    <w:rsid w:val="00733084"/>
    <w:rsid w:val="007332F4"/>
    <w:rsid w:val="0073334B"/>
    <w:rsid w:val="00733773"/>
    <w:rsid w:val="0073384C"/>
    <w:rsid w:val="00733CCC"/>
    <w:rsid w:val="00733D08"/>
    <w:rsid w:val="00733D76"/>
    <w:rsid w:val="0073413D"/>
    <w:rsid w:val="0073419D"/>
    <w:rsid w:val="0073441F"/>
    <w:rsid w:val="00734626"/>
    <w:rsid w:val="00734828"/>
    <w:rsid w:val="0073495F"/>
    <w:rsid w:val="00734F60"/>
    <w:rsid w:val="0073503C"/>
    <w:rsid w:val="00735177"/>
    <w:rsid w:val="00735312"/>
    <w:rsid w:val="00735446"/>
    <w:rsid w:val="007354EE"/>
    <w:rsid w:val="007357D1"/>
    <w:rsid w:val="00735913"/>
    <w:rsid w:val="00735B9A"/>
    <w:rsid w:val="00735CAA"/>
    <w:rsid w:val="00735FE7"/>
    <w:rsid w:val="007360A3"/>
    <w:rsid w:val="00736894"/>
    <w:rsid w:val="00736D20"/>
    <w:rsid w:val="00736DF7"/>
    <w:rsid w:val="00737096"/>
    <w:rsid w:val="00737ED7"/>
    <w:rsid w:val="00737FA4"/>
    <w:rsid w:val="00740023"/>
    <w:rsid w:val="00740275"/>
    <w:rsid w:val="007403B1"/>
    <w:rsid w:val="00740402"/>
    <w:rsid w:val="0074061F"/>
    <w:rsid w:val="00740743"/>
    <w:rsid w:val="007408AF"/>
    <w:rsid w:val="00740A44"/>
    <w:rsid w:val="00740B19"/>
    <w:rsid w:val="00740C4D"/>
    <w:rsid w:val="007416A9"/>
    <w:rsid w:val="007418F6"/>
    <w:rsid w:val="00741B7A"/>
    <w:rsid w:val="00741ED7"/>
    <w:rsid w:val="00741FF4"/>
    <w:rsid w:val="007420DD"/>
    <w:rsid w:val="0074249E"/>
    <w:rsid w:val="00742579"/>
    <w:rsid w:val="0074272E"/>
    <w:rsid w:val="00742990"/>
    <w:rsid w:val="00742C4C"/>
    <w:rsid w:val="00742F94"/>
    <w:rsid w:val="00743014"/>
    <w:rsid w:val="00743185"/>
    <w:rsid w:val="007436D5"/>
    <w:rsid w:val="00743917"/>
    <w:rsid w:val="00743C64"/>
    <w:rsid w:val="00743D71"/>
    <w:rsid w:val="0074454D"/>
    <w:rsid w:val="00744550"/>
    <w:rsid w:val="00744556"/>
    <w:rsid w:val="00744798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D6E"/>
    <w:rsid w:val="007463B9"/>
    <w:rsid w:val="00746671"/>
    <w:rsid w:val="0074697D"/>
    <w:rsid w:val="00746BAC"/>
    <w:rsid w:val="00746EA0"/>
    <w:rsid w:val="00746F72"/>
    <w:rsid w:val="007470C4"/>
    <w:rsid w:val="00747AE8"/>
    <w:rsid w:val="00747B31"/>
    <w:rsid w:val="00750205"/>
    <w:rsid w:val="00750207"/>
    <w:rsid w:val="00750460"/>
    <w:rsid w:val="00750C3A"/>
    <w:rsid w:val="00750C61"/>
    <w:rsid w:val="00751024"/>
    <w:rsid w:val="00751067"/>
    <w:rsid w:val="007515DC"/>
    <w:rsid w:val="00751946"/>
    <w:rsid w:val="00751CF0"/>
    <w:rsid w:val="00751EB3"/>
    <w:rsid w:val="00751EF4"/>
    <w:rsid w:val="00752534"/>
    <w:rsid w:val="00752882"/>
    <w:rsid w:val="00752974"/>
    <w:rsid w:val="00752A4B"/>
    <w:rsid w:val="00752AE0"/>
    <w:rsid w:val="00752B07"/>
    <w:rsid w:val="00752E21"/>
    <w:rsid w:val="00753109"/>
    <w:rsid w:val="00753454"/>
    <w:rsid w:val="00753473"/>
    <w:rsid w:val="007535AF"/>
    <w:rsid w:val="007539D6"/>
    <w:rsid w:val="00753FD6"/>
    <w:rsid w:val="00754517"/>
    <w:rsid w:val="00754AEB"/>
    <w:rsid w:val="00754CE6"/>
    <w:rsid w:val="00754D26"/>
    <w:rsid w:val="00754DE9"/>
    <w:rsid w:val="00754EC9"/>
    <w:rsid w:val="00754F83"/>
    <w:rsid w:val="00755001"/>
    <w:rsid w:val="007550B4"/>
    <w:rsid w:val="00755327"/>
    <w:rsid w:val="00755446"/>
    <w:rsid w:val="007555B3"/>
    <w:rsid w:val="007558C9"/>
    <w:rsid w:val="00755A96"/>
    <w:rsid w:val="00755BF9"/>
    <w:rsid w:val="00756052"/>
    <w:rsid w:val="00756289"/>
    <w:rsid w:val="007563F3"/>
    <w:rsid w:val="007568E1"/>
    <w:rsid w:val="00756BAF"/>
    <w:rsid w:val="00756E8E"/>
    <w:rsid w:val="00757096"/>
    <w:rsid w:val="0075737B"/>
    <w:rsid w:val="00757399"/>
    <w:rsid w:val="007573CD"/>
    <w:rsid w:val="00757686"/>
    <w:rsid w:val="00757F25"/>
    <w:rsid w:val="007601B6"/>
    <w:rsid w:val="007602C8"/>
    <w:rsid w:val="007604A3"/>
    <w:rsid w:val="007608FB"/>
    <w:rsid w:val="00760B2C"/>
    <w:rsid w:val="00761023"/>
    <w:rsid w:val="0076139F"/>
    <w:rsid w:val="00761485"/>
    <w:rsid w:val="00761708"/>
    <w:rsid w:val="00761904"/>
    <w:rsid w:val="007619F1"/>
    <w:rsid w:val="00761A4E"/>
    <w:rsid w:val="00761C46"/>
    <w:rsid w:val="007620EB"/>
    <w:rsid w:val="0076227C"/>
    <w:rsid w:val="007622DB"/>
    <w:rsid w:val="00762567"/>
    <w:rsid w:val="00762588"/>
    <w:rsid w:val="0076268A"/>
    <w:rsid w:val="00762691"/>
    <w:rsid w:val="00762ED5"/>
    <w:rsid w:val="0076306E"/>
    <w:rsid w:val="007631E2"/>
    <w:rsid w:val="007635E1"/>
    <w:rsid w:val="007637CA"/>
    <w:rsid w:val="007639B2"/>
    <w:rsid w:val="00763E0C"/>
    <w:rsid w:val="00763FEB"/>
    <w:rsid w:val="00763FED"/>
    <w:rsid w:val="00764257"/>
    <w:rsid w:val="007642FA"/>
    <w:rsid w:val="007642FC"/>
    <w:rsid w:val="0076433C"/>
    <w:rsid w:val="0076473A"/>
    <w:rsid w:val="0076497B"/>
    <w:rsid w:val="007649FC"/>
    <w:rsid w:val="00764A45"/>
    <w:rsid w:val="00765416"/>
    <w:rsid w:val="00765433"/>
    <w:rsid w:val="007656A9"/>
    <w:rsid w:val="00765749"/>
    <w:rsid w:val="007658B6"/>
    <w:rsid w:val="00765EB7"/>
    <w:rsid w:val="007660A7"/>
    <w:rsid w:val="007660CE"/>
    <w:rsid w:val="0076632F"/>
    <w:rsid w:val="007663F2"/>
    <w:rsid w:val="00766598"/>
    <w:rsid w:val="007666BA"/>
    <w:rsid w:val="00766816"/>
    <w:rsid w:val="00767163"/>
    <w:rsid w:val="00767180"/>
    <w:rsid w:val="00767328"/>
    <w:rsid w:val="00767825"/>
    <w:rsid w:val="007679B2"/>
    <w:rsid w:val="00767C83"/>
    <w:rsid w:val="00767ECB"/>
    <w:rsid w:val="00767F77"/>
    <w:rsid w:val="00770146"/>
    <w:rsid w:val="00770215"/>
    <w:rsid w:val="007703A7"/>
    <w:rsid w:val="00770B2E"/>
    <w:rsid w:val="00770C50"/>
    <w:rsid w:val="00770C66"/>
    <w:rsid w:val="00770DAE"/>
    <w:rsid w:val="00770DB7"/>
    <w:rsid w:val="00771222"/>
    <w:rsid w:val="007712A7"/>
    <w:rsid w:val="007712D0"/>
    <w:rsid w:val="007716C7"/>
    <w:rsid w:val="00771925"/>
    <w:rsid w:val="00772111"/>
    <w:rsid w:val="0077225D"/>
    <w:rsid w:val="00772287"/>
    <w:rsid w:val="0077228A"/>
    <w:rsid w:val="00772740"/>
    <w:rsid w:val="00772F91"/>
    <w:rsid w:val="00772FDA"/>
    <w:rsid w:val="007730E6"/>
    <w:rsid w:val="0077333A"/>
    <w:rsid w:val="00773677"/>
    <w:rsid w:val="007737A8"/>
    <w:rsid w:val="00773927"/>
    <w:rsid w:val="007739A8"/>
    <w:rsid w:val="00773BFF"/>
    <w:rsid w:val="00773F65"/>
    <w:rsid w:val="007741DA"/>
    <w:rsid w:val="0077434B"/>
    <w:rsid w:val="007743BE"/>
    <w:rsid w:val="0077480B"/>
    <w:rsid w:val="00774DEB"/>
    <w:rsid w:val="00775060"/>
    <w:rsid w:val="007752AC"/>
    <w:rsid w:val="007754EA"/>
    <w:rsid w:val="00775658"/>
    <w:rsid w:val="007758C8"/>
    <w:rsid w:val="007759A3"/>
    <w:rsid w:val="00775C97"/>
    <w:rsid w:val="00775E8F"/>
    <w:rsid w:val="00775F10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AEE"/>
    <w:rsid w:val="00777E61"/>
    <w:rsid w:val="007800E3"/>
    <w:rsid w:val="0078012D"/>
    <w:rsid w:val="0078032B"/>
    <w:rsid w:val="00781234"/>
    <w:rsid w:val="007816AF"/>
    <w:rsid w:val="00781FF4"/>
    <w:rsid w:val="007822EB"/>
    <w:rsid w:val="00782483"/>
    <w:rsid w:val="00783078"/>
    <w:rsid w:val="00783092"/>
    <w:rsid w:val="0078340B"/>
    <w:rsid w:val="00783518"/>
    <w:rsid w:val="00783A15"/>
    <w:rsid w:val="00783AB7"/>
    <w:rsid w:val="00783F31"/>
    <w:rsid w:val="00783FD5"/>
    <w:rsid w:val="00784143"/>
    <w:rsid w:val="0078441B"/>
    <w:rsid w:val="007846F4"/>
    <w:rsid w:val="0078516D"/>
    <w:rsid w:val="00785296"/>
    <w:rsid w:val="007859A2"/>
    <w:rsid w:val="00785DE2"/>
    <w:rsid w:val="007860F3"/>
    <w:rsid w:val="007861A4"/>
    <w:rsid w:val="007861BF"/>
    <w:rsid w:val="00786432"/>
    <w:rsid w:val="00786D91"/>
    <w:rsid w:val="007870F8"/>
    <w:rsid w:val="00787104"/>
    <w:rsid w:val="007876C1"/>
    <w:rsid w:val="00787768"/>
    <w:rsid w:val="00787E95"/>
    <w:rsid w:val="00790042"/>
    <w:rsid w:val="007902FF"/>
    <w:rsid w:val="007903C4"/>
    <w:rsid w:val="00790471"/>
    <w:rsid w:val="007905DE"/>
    <w:rsid w:val="00790B6A"/>
    <w:rsid w:val="00790C31"/>
    <w:rsid w:val="00790D47"/>
    <w:rsid w:val="00790DAA"/>
    <w:rsid w:val="00790FEC"/>
    <w:rsid w:val="00791093"/>
    <w:rsid w:val="0079116D"/>
    <w:rsid w:val="00791509"/>
    <w:rsid w:val="0079182A"/>
    <w:rsid w:val="0079183D"/>
    <w:rsid w:val="007918D7"/>
    <w:rsid w:val="00791A44"/>
    <w:rsid w:val="00791AB8"/>
    <w:rsid w:val="00791CC0"/>
    <w:rsid w:val="00791E78"/>
    <w:rsid w:val="00792161"/>
    <w:rsid w:val="007926C5"/>
    <w:rsid w:val="00792BDB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1F6"/>
    <w:rsid w:val="0079628B"/>
    <w:rsid w:val="00796354"/>
    <w:rsid w:val="007963F7"/>
    <w:rsid w:val="00796840"/>
    <w:rsid w:val="00796C20"/>
    <w:rsid w:val="00796EF2"/>
    <w:rsid w:val="00796FBD"/>
    <w:rsid w:val="0079701B"/>
    <w:rsid w:val="00797071"/>
    <w:rsid w:val="00797194"/>
    <w:rsid w:val="007971A6"/>
    <w:rsid w:val="007974BE"/>
    <w:rsid w:val="0079758B"/>
    <w:rsid w:val="0079767D"/>
    <w:rsid w:val="007977B5"/>
    <w:rsid w:val="00797ED3"/>
    <w:rsid w:val="00797EE6"/>
    <w:rsid w:val="00797F2A"/>
    <w:rsid w:val="007A008F"/>
    <w:rsid w:val="007A017D"/>
    <w:rsid w:val="007A0316"/>
    <w:rsid w:val="007A065B"/>
    <w:rsid w:val="007A0B96"/>
    <w:rsid w:val="007A0D37"/>
    <w:rsid w:val="007A0DA7"/>
    <w:rsid w:val="007A1B4A"/>
    <w:rsid w:val="007A1D5D"/>
    <w:rsid w:val="007A1E2C"/>
    <w:rsid w:val="007A2462"/>
    <w:rsid w:val="007A25B3"/>
    <w:rsid w:val="007A2A21"/>
    <w:rsid w:val="007A2A6E"/>
    <w:rsid w:val="007A2CEE"/>
    <w:rsid w:val="007A312B"/>
    <w:rsid w:val="007A323B"/>
    <w:rsid w:val="007A341D"/>
    <w:rsid w:val="007A347D"/>
    <w:rsid w:val="007A38FE"/>
    <w:rsid w:val="007A393B"/>
    <w:rsid w:val="007A3A59"/>
    <w:rsid w:val="007A3EB0"/>
    <w:rsid w:val="007A41BB"/>
    <w:rsid w:val="007A4232"/>
    <w:rsid w:val="007A427F"/>
    <w:rsid w:val="007A4420"/>
    <w:rsid w:val="007A4593"/>
    <w:rsid w:val="007A45F5"/>
    <w:rsid w:val="007A4698"/>
    <w:rsid w:val="007A4713"/>
    <w:rsid w:val="007A47B8"/>
    <w:rsid w:val="007A5057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098"/>
    <w:rsid w:val="007A6346"/>
    <w:rsid w:val="007A639A"/>
    <w:rsid w:val="007A6809"/>
    <w:rsid w:val="007A6A8C"/>
    <w:rsid w:val="007A72FB"/>
    <w:rsid w:val="007A748E"/>
    <w:rsid w:val="007A7834"/>
    <w:rsid w:val="007A7856"/>
    <w:rsid w:val="007A7F3A"/>
    <w:rsid w:val="007B0080"/>
    <w:rsid w:val="007B0288"/>
    <w:rsid w:val="007B0647"/>
    <w:rsid w:val="007B0A36"/>
    <w:rsid w:val="007B0A67"/>
    <w:rsid w:val="007B0C6C"/>
    <w:rsid w:val="007B0CC3"/>
    <w:rsid w:val="007B0D5D"/>
    <w:rsid w:val="007B0DE3"/>
    <w:rsid w:val="007B0E3A"/>
    <w:rsid w:val="007B0FB3"/>
    <w:rsid w:val="007B11B2"/>
    <w:rsid w:val="007B12A2"/>
    <w:rsid w:val="007B16A8"/>
    <w:rsid w:val="007B17C4"/>
    <w:rsid w:val="007B1ED3"/>
    <w:rsid w:val="007B1F93"/>
    <w:rsid w:val="007B2063"/>
    <w:rsid w:val="007B2096"/>
    <w:rsid w:val="007B2153"/>
    <w:rsid w:val="007B27A6"/>
    <w:rsid w:val="007B27D2"/>
    <w:rsid w:val="007B28AF"/>
    <w:rsid w:val="007B2980"/>
    <w:rsid w:val="007B2D45"/>
    <w:rsid w:val="007B2DA1"/>
    <w:rsid w:val="007B301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7F2"/>
    <w:rsid w:val="007B688F"/>
    <w:rsid w:val="007B6A2F"/>
    <w:rsid w:val="007B6BD5"/>
    <w:rsid w:val="007B6D23"/>
    <w:rsid w:val="007B7164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573"/>
    <w:rsid w:val="007C2937"/>
    <w:rsid w:val="007C2B98"/>
    <w:rsid w:val="007C2EFF"/>
    <w:rsid w:val="007C3016"/>
    <w:rsid w:val="007C3451"/>
    <w:rsid w:val="007C3DE6"/>
    <w:rsid w:val="007C3ECD"/>
    <w:rsid w:val="007C42CC"/>
    <w:rsid w:val="007C444C"/>
    <w:rsid w:val="007C4731"/>
    <w:rsid w:val="007C4A05"/>
    <w:rsid w:val="007C4CFB"/>
    <w:rsid w:val="007C4E56"/>
    <w:rsid w:val="007C4FFD"/>
    <w:rsid w:val="007C5473"/>
    <w:rsid w:val="007C54FC"/>
    <w:rsid w:val="007C5588"/>
    <w:rsid w:val="007C599A"/>
    <w:rsid w:val="007C5D8E"/>
    <w:rsid w:val="007C5E19"/>
    <w:rsid w:val="007C5FE9"/>
    <w:rsid w:val="007C6558"/>
    <w:rsid w:val="007C6688"/>
    <w:rsid w:val="007C6690"/>
    <w:rsid w:val="007C6986"/>
    <w:rsid w:val="007C6D24"/>
    <w:rsid w:val="007C72A8"/>
    <w:rsid w:val="007C78E4"/>
    <w:rsid w:val="007C7B03"/>
    <w:rsid w:val="007C7C26"/>
    <w:rsid w:val="007D0082"/>
    <w:rsid w:val="007D012E"/>
    <w:rsid w:val="007D0266"/>
    <w:rsid w:val="007D02E7"/>
    <w:rsid w:val="007D03EB"/>
    <w:rsid w:val="007D052D"/>
    <w:rsid w:val="007D07B4"/>
    <w:rsid w:val="007D0EB2"/>
    <w:rsid w:val="007D103A"/>
    <w:rsid w:val="007D1171"/>
    <w:rsid w:val="007D11B0"/>
    <w:rsid w:val="007D1401"/>
    <w:rsid w:val="007D1673"/>
    <w:rsid w:val="007D1723"/>
    <w:rsid w:val="007D1D0F"/>
    <w:rsid w:val="007D2260"/>
    <w:rsid w:val="007D2289"/>
    <w:rsid w:val="007D2595"/>
    <w:rsid w:val="007D2899"/>
    <w:rsid w:val="007D2EEE"/>
    <w:rsid w:val="007D300D"/>
    <w:rsid w:val="007D32C7"/>
    <w:rsid w:val="007D3418"/>
    <w:rsid w:val="007D3E85"/>
    <w:rsid w:val="007D3F1F"/>
    <w:rsid w:val="007D3F9B"/>
    <w:rsid w:val="007D433E"/>
    <w:rsid w:val="007D44DA"/>
    <w:rsid w:val="007D478F"/>
    <w:rsid w:val="007D47CD"/>
    <w:rsid w:val="007D5112"/>
    <w:rsid w:val="007D5364"/>
    <w:rsid w:val="007D5457"/>
    <w:rsid w:val="007D57A1"/>
    <w:rsid w:val="007D5BFB"/>
    <w:rsid w:val="007D630E"/>
    <w:rsid w:val="007D638F"/>
    <w:rsid w:val="007D66E2"/>
    <w:rsid w:val="007D67D0"/>
    <w:rsid w:val="007D68EE"/>
    <w:rsid w:val="007D6904"/>
    <w:rsid w:val="007D6B68"/>
    <w:rsid w:val="007D6CE6"/>
    <w:rsid w:val="007D71FB"/>
    <w:rsid w:val="007D7447"/>
    <w:rsid w:val="007D7575"/>
    <w:rsid w:val="007D7872"/>
    <w:rsid w:val="007D7C4B"/>
    <w:rsid w:val="007D7C69"/>
    <w:rsid w:val="007E0200"/>
    <w:rsid w:val="007E040F"/>
    <w:rsid w:val="007E0AB0"/>
    <w:rsid w:val="007E0D76"/>
    <w:rsid w:val="007E0D84"/>
    <w:rsid w:val="007E0DE3"/>
    <w:rsid w:val="007E1275"/>
    <w:rsid w:val="007E15E1"/>
    <w:rsid w:val="007E16BA"/>
    <w:rsid w:val="007E16C4"/>
    <w:rsid w:val="007E16FD"/>
    <w:rsid w:val="007E1724"/>
    <w:rsid w:val="007E181D"/>
    <w:rsid w:val="007E1D1E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A74"/>
    <w:rsid w:val="007E3C6F"/>
    <w:rsid w:val="007E3DE2"/>
    <w:rsid w:val="007E3E8A"/>
    <w:rsid w:val="007E408E"/>
    <w:rsid w:val="007E415B"/>
    <w:rsid w:val="007E43A6"/>
    <w:rsid w:val="007E4BF5"/>
    <w:rsid w:val="007E4C66"/>
    <w:rsid w:val="007E4DA6"/>
    <w:rsid w:val="007E4FA7"/>
    <w:rsid w:val="007E4FAC"/>
    <w:rsid w:val="007E5003"/>
    <w:rsid w:val="007E53FA"/>
    <w:rsid w:val="007E573D"/>
    <w:rsid w:val="007E57E8"/>
    <w:rsid w:val="007E58B7"/>
    <w:rsid w:val="007E5C31"/>
    <w:rsid w:val="007E5CE2"/>
    <w:rsid w:val="007E6207"/>
    <w:rsid w:val="007E66F2"/>
    <w:rsid w:val="007E682F"/>
    <w:rsid w:val="007E6AFF"/>
    <w:rsid w:val="007E6CA4"/>
    <w:rsid w:val="007E6DBC"/>
    <w:rsid w:val="007E7195"/>
    <w:rsid w:val="007E74E4"/>
    <w:rsid w:val="007E77DE"/>
    <w:rsid w:val="007E7821"/>
    <w:rsid w:val="007E79C0"/>
    <w:rsid w:val="007E7DAE"/>
    <w:rsid w:val="007F0788"/>
    <w:rsid w:val="007F0B26"/>
    <w:rsid w:val="007F1241"/>
    <w:rsid w:val="007F137B"/>
    <w:rsid w:val="007F1496"/>
    <w:rsid w:val="007F1587"/>
    <w:rsid w:val="007F174F"/>
    <w:rsid w:val="007F1A91"/>
    <w:rsid w:val="007F2061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4A"/>
    <w:rsid w:val="007F4476"/>
    <w:rsid w:val="007F49C1"/>
    <w:rsid w:val="007F4A32"/>
    <w:rsid w:val="007F4AC1"/>
    <w:rsid w:val="007F4FD2"/>
    <w:rsid w:val="007F5144"/>
    <w:rsid w:val="007F51CC"/>
    <w:rsid w:val="007F537A"/>
    <w:rsid w:val="007F5A11"/>
    <w:rsid w:val="007F5DFE"/>
    <w:rsid w:val="007F5F94"/>
    <w:rsid w:val="007F5FFD"/>
    <w:rsid w:val="007F60F5"/>
    <w:rsid w:val="007F626F"/>
    <w:rsid w:val="007F62B2"/>
    <w:rsid w:val="007F66CF"/>
    <w:rsid w:val="007F6A04"/>
    <w:rsid w:val="007F6BD3"/>
    <w:rsid w:val="007F6E2A"/>
    <w:rsid w:val="007F70A4"/>
    <w:rsid w:val="007F70FE"/>
    <w:rsid w:val="007F7473"/>
    <w:rsid w:val="007F7550"/>
    <w:rsid w:val="007F7987"/>
    <w:rsid w:val="007F7AB9"/>
    <w:rsid w:val="00800130"/>
    <w:rsid w:val="00800407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4E"/>
    <w:rsid w:val="00802377"/>
    <w:rsid w:val="00802622"/>
    <w:rsid w:val="0080265C"/>
    <w:rsid w:val="00802B2B"/>
    <w:rsid w:val="00802D6E"/>
    <w:rsid w:val="00802FF9"/>
    <w:rsid w:val="008030B0"/>
    <w:rsid w:val="00803312"/>
    <w:rsid w:val="008037D8"/>
    <w:rsid w:val="00803A35"/>
    <w:rsid w:val="00803A8F"/>
    <w:rsid w:val="00803BB2"/>
    <w:rsid w:val="00803D94"/>
    <w:rsid w:val="008040C1"/>
    <w:rsid w:val="0080431A"/>
    <w:rsid w:val="00804438"/>
    <w:rsid w:val="00804516"/>
    <w:rsid w:val="0080456E"/>
    <w:rsid w:val="00805074"/>
    <w:rsid w:val="0080512B"/>
    <w:rsid w:val="0080547C"/>
    <w:rsid w:val="00805623"/>
    <w:rsid w:val="00805AD1"/>
    <w:rsid w:val="00805B67"/>
    <w:rsid w:val="00805CEE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70E2"/>
    <w:rsid w:val="0080737A"/>
    <w:rsid w:val="008075FE"/>
    <w:rsid w:val="008077EA"/>
    <w:rsid w:val="00807960"/>
    <w:rsid w:val="00807A55"/>
    <w:rsid w:val="00807B5C"/>
    <w:rsid w:val="00807E20"/>
    <w:rsid w:val="00810344"/>
    <w:rsid w:val="00810525"/>
    <w:rsid w:val="00810B8A"/>
    <w:rsid w:val="008112B3"/>
    <w:rsid w:val="00811553"/>
    <w:rsid w:val="00811565"/>
    <w:rsid w:val="00811AED"/>
    <w:rsid w:val="00812184"/>
    <w:rsid w:val="008121B3"/>
    <w:rsid w:val="008121ED"/>
    <w:rsid w:val="00812573"/>
    <w:rsid w:val="008125C7"/>
    <w:rsid w:val="008127C1"/>
    <w:rsid w:val="0081280A"/>
    <w:rsid w:val="00812A8F"/>
    <w:rsid w:val="00812B0A"/>
    <w:rsid w:val="00812B77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5678"/>
    <w:rsid w:val="00815C5B"/>
    <w:rsid w:val="0081614D"/>
    <w:rsid w:val="008162D4"/>
    <w:rsid w:val="0081669C"/>
    <w:rsid w:val="008167D2"/>
    <w:rsid w:val="008169C5"/>
    <w:rsid w:val="008169E8"/>
    <w:rsid w:val="00816A67"/>
    <w:rsid w:val="00816D7E"/>
    <w:rsid w:val="00817422"/>
    <w:rsid w:val="0081746F"/>
    <w:rsid w:val="00817528"/>
    <w:rsid w:val="00817A62"/>
    <w:rsid w:val="00817B14"/>
    <w:rsid w:val="00817F78"/>
    <w:rsid w:val="008201C2"/>
    <w:rsid w:val="008203F3"/>
    <w:rsid w:val="00820676"/>
    <w:rsid w:val="008209B8"/>
    <w:rsid w:val="00820D6E"/>
    <w:rsid w:val="00820F7B"/>
    <w:rsid w:val="00821052"/>
    <w:rsid w:val="00821150"/>
    <w:rsid w:val="00821285"/>
    <w:rsid w:val="008212C0"/>
    <w:rsid w:val="008214CE"/>
    <w:rsid w:val="008216A1"/>
    <w:rsid w:val="008219AE"/>
    <w:rsid w:val="00821A04"/>
    <w:rsid w:val="00821A78"/>
    <w:rsid w:val="00821CC6"/>
    <w:rsid w:val="00821DB9"/>
    <w:rsid w:val="00821E69"/>
    <w:rsid w:val="00821F7C"/>
    <w:rsid w:val="008220CC"/>
    <w:rsid w:val="0082210D"/>
    <w:rsid w:val="00822552"/>
    <w:rsid w:val="008225E1"/>
    <w:rsid w:val="0082276A"/>
    <w:rsid w:val="00823350"/>
    <w:rsid w:val="00823976"/>
    <w:rsid w:val="00824081"/>
    <w:rsid w:val="0082420C"/>
    <w:rsid w:val="0082429F"/>
    <w:rsid w:val="0082472F"/>
    <w:rsid w:val="008247D9"/>
    <w:rsid w:val="00824ABE"/>
    <w:rsid w:val="00824C53"/>
    <w:rsid w:val="00824D2A"/>
    <w:rsid w:val="00824F4C"/>
    <w:rsid w:val="00824F99"/>
    <w:rsid w:val="00825003"/>
    <w:rsid w:val="0082583F"/>
    <w:rsid w:val="008258EB"/>
    <w:rsid w:val="00825B4C"/>
    <w:rsid w:val="00825B5A"/>
    <w:rsid w:val="00825DE5"/>
    <w:rsid w:val="008262CC"/>
    <w:rsid w:val="008263FC"/>
    <w:rsid w:val="00826430"/>
    <w:rsid w:val="008264D2"/>
    <w:rsid w:val="0082667F"/>
    <w:rsid w:val="00826B2A"/>
    <w:rsid w:val="00826E58"/>
    <w:rsid w:val="00826EBB"/>
    <w:rsid w:val="0082792D"/>
    <w:rsid w:val="00827985"/>
    <w:rsid w:val="00827A78"/>
    <w:rsid w:val="00827F68"/>
    <w:rsid w:val="00827FBF"/>
    <w:rsid w:val="00830080"/>
    <w:rsid w:val="0083050D"/>
    <w:rsid w:val="00830A72"/>
    <w:rsid w:val="00830ACB"/>
    <w:rsid w:val="00830AEE"/>
    <w:rsid w:val="00830B1D"/>
    <w:rsid w:val="00830DBD"/>
    <w:rsid w:val="008310D9"/>
    <w:rsid w:val="008311E7"/>
    <w:rsid w:val="008318A3"/>
    <w:rsid w:val="0083195B"/>
    <w:rsid w:val="0083247C"/>
    <w:rsid w:val="00832509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5DD"/>
    <w:rsid w:val="0083376B"/>
    <w:rsid w:val="00833CC7"/>
    <w:rsid w:val="00834639"/>
    <w:rsid w:val="008349A3"/>
    <w:rsid w:val="008349F9"/>
    <w:rsid w:val="00834C0B"/>
    <w:rsid w:val="00834D2A"/>
    <w:rsid w:val="00834FD6"/>
    <w:rsid w:val="008352A1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6E0C"/>
    <w:rsid w:val="008371FB"/>
    <w:rsid w:val="0083742C"/>
    <w:rsid w:val="00837AA5"/>
    <w:rsid w:val="00837BA0"/>
    <w:rsid w:val="0084009E"/>
    <w:rsid w:val="008402B5"/>
    <w:rsid w:val="008402EA"/>
    <w:rsid w:val="0084078A"/>
    <w:rsid w:val="00840870"/>
    <w:rsid w:val="00840C7F"/>
    <w:rsid w:val="00840FC0"/>
    <w:rsid w:val="00841118"/>
    <w:rsid w:val="008413D9"/>
    <w:rsid w:val="008415C0"/>
    <w:rsid w:val="0084173C"/>
    <w:rsid w:val="008417CD"/>
    <w:rsid w:val="00841A2D"/>
    <w:rsid w:val="00841A53"/>
    <w:rsid w:val="00842923"/>
    <w:rsid w:val="00842A09"/>
    <w:rsid w:val="00842E8D"/>
    <w:rsid w:val="00842F0B"/>
    <w:rsid w:val="008431A4"/>
    <w:rsid w:val="00843351"/>
    <w:rsid w:val="0084379E"/>
    <w:rsid w:val="00843AD9"/>
    <w:rsid w:val="00843B8C"/>
    <w:rsid w:val="00843BF9"/>
    <w:rsid w:val="00843DBD"/>
    <w:rsid w:val="00843F68"/>
    <w:rsid w:val="00844161"/>
    <w:rsid w:val="008442F9"/>
    <w:rsid w:val="008445B9"/>
    <w:rsid w:val="008446E9"/>
    <w:rsid w:val="008447A6"/>
    <w:rsid w:val="00844853"/>
    <w:rsid w:val="00844D94"/>
    <w:rsid w:val="00845120"/>
    <w:rsid w:val="008455F4"/>
    <w:rsid w:val="00845817"/>
    <w:rsid w:val="00845A9D"/>
    <w:rsid w:val="00845B5F"/>
    <w:rsid w:val="00845F8A"/>
    <w:rsid w:val="0084611F"/>
    <w:rsid w:val="00846244"/>
    <w:rsid w:val="0084627F"/>
    <w:rsid w:val="0084660F"/>
    <w:rsid w:val="00846A26"/>
    <w:rsid w:val="00846BEB"/>
    <w:rsid w:val="00846F6E"/>
    <w:rsid w:val="00846FFB"/>
    <w:rsid w:val="00847141"/>
    <w:rsid w:val="008479C2"/>
    <w:rsid w:val="00847A3A"/>
    <w:rsid w:val="00847B3F"/>
    <w:rsid w:val="00847B61"/>
    <w:rsid w:val="00847BC0"/>
    <w:rsid w:val="00847BCD"/>
    <w:rsid w:val="00847D73"/>
    <w:rsid w:val="00847EB6"/>
    <w:rsid w:val="0085013C"/>
    <w:rsid w:val="008501B6"/>
    <w:rsid w:val="00850288"/>
    <w:rsid w:val="00850467"/>
    <w:rsid w:val="008505D7"/>
    <w:rsid w:val="008506A9"/>
    <w:rsid w:val="0085096C"/>
    <w:rsid w:val="00850C52"/>
    <w:rsid w:val="00851041"/>
    <w:rsid w:val="00851051"/>
    <w:rsid w:val="00851355"/>
    <w:rsid w:val="00851579"/>
    <w:rsid w:val="008515FC"/>
    <w:rsid w:val="0085161D"/>
    <w:rsid w:val="008517DA"/>
    <w:rsid w:val="00851C26"/>
    <w:rsid w:val="00852048"/>
    <w:rsid w:val="0085296E"/>
    <w:rsid w:val="00852BEC"/>
    <w:rsid w:val="00852C50"/>
    <w:rsid w:val="00852CCD"/>
    <w:rsid w:val="00852D76"/>
    <w:rsid w:val="00852FCE"/>
    <w:rsid w:val="0085389C"/>
    <w:rsid w:val="008538B1"/>
    <w:rsid w:val="008539F5"/>
    <w:rsid w:val="00853A42"/>
    <w:rsid w:val="00853B15"/>
    <w:rsid w:val="00853B27"/>
    <w:rsid w:val="00853E51"/>
    <w:rsid w:val="00853FC5"/>
    <w:rsid w:val="00854626"/>
    <w:rsid w:val="00854AA4"/>
    <w:rsid w:val="00854FE9"/>
    <w:rsid w:val="00855B03"/>
    <w:rsid w:val="00855C03"/>
    <w:rsid w:val="00855C30"/>
    <w:rsid w:val="008560DA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D9E"/>
    <w:rsid w:val="00857E15"/>
    <w:rsid w:val="0086000C"/>
    <w:rsid w:val="0086037C"/>
    <w:rsid w:val="00860C4C"/>
    <w:rsid w:val="008611F3"/>
    <w:rsid w:val="008612C0"/>
    <w:rsid w:val="00861330"/>
    <w:rsid w:val="00861602"/>
    <w:rsid w:val="008616D7"/>
    <w:rsid w:val="00861799"/>
    <w:rsid w:val="008617A3"/>
    <w:rsid w:val="00861825"/>
    <w:rsid w:val="00861FB7"/>
    <w:rsid w:val="008623F2"/>
    <w:rsid w:val="00862502"/>
    <w:rsid w:val="00862835"/>
    <w:rsid w:val="00862AC4"/>
    <w:rsid w:val="00862BFA"/>
    <w:rsid w:val="00862D08"/>
    <w:rsid w:val="00862E40"/>
    <w:rsid w:val="008632C0"/>
    <w:rsid w:val="00863481"/>
    <w:rsid w:val="00863493"/>
    <w:rsid w:val="00863FFB"/>
    <w:rsid w:val="00864140"/>
    <w:rsid w:val="0086446F"/>
    <w:rsid w:val="008647E7"/>
    <w:rsid w:val="00864A9C"/>
    <w:rsid w:val="008653B6"/>
    <w:rsid w:val="00865468"/>
    <w:rsid w:val="00865587"/>
    <w:rsid w:val="008659FB"/>
    <w:rsid w:val="00865C7F"/>
    <w:rsid w:val="00865E44"/>
    <w:rsid w:val="0086631C"/>
    <w:rsid w:val="008664F6"/>
    <w:rsid w:val="00866F1A"/>
    <w:rsid w:val="0086702E"/>
    <w:rsid w:val="0086741B"/>
    <w:rsid w:val="00867608"/>
    <w:rsid w:val="0086772C"/>
    <w:rsid w:val="00867894"/>
    <w:rsid w:val="00867BF3"/>
    <w:rsid w:val="008702BF"/>
    <w:rsid w:val="00870A85"/>
    <w:rsid w:val="00870B0C"/>
    <w:rsid w:val="00870C18"/>
    <w:rsid w:val="008711C1"/>
    <w:rsid w:val="0087147A"/>
    <w:rsid w:val="008716FF"/>
    <w:rsid w:val="00871847"/>
    <w:rsid w:val="00871CA6"/>
    <w:rsid w:val="00871CDD"/>
    <w:rsid w:val="00871CE9"/>
    <w:rsid w:val="008722CE"/>
    <w:rsid w:val="008724AC"/>
    <w:rsid w:val="008727F0"/>
    <w:rsid w:val="00872994"/>
    <w:rsid w:val="008729CC"/>
    <w:rsid w:val="00872CE4"/>
    <w:rsid w:val="00872D8D"/>
    <w:rsid w:val="00872EFB"/>
    <w:rsid w:val="0087319B"/>
    <w:rsid w:val="00873660"/>
    <w:rsid w:val="0087419D"/>
    <w:rsid w:val="008745A7"/>
    <w:rsid w:val="00874BEF"/>
    <w:rsid w:val="00874CBB"/>
    <w:rsid w:val="00874DFD"/>
    <w:rsid w:val="0087541C"/>
    <w:rsid w:val="00875482"/>
    <w:rsid w:val="0087549F"/>
    <w:rsid w:val="008754A1"/>
    <w:rsid w:val="0087567E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0D4"/>
    <w:rsid w:val="00877155"/>
    <w:rsid w:val="0087725A"/>
    <w:rsid w:val="008772BE"/>
    <w:rsid w:val="008772F3"/>
    <w:rsid w:val="00877AC2"/>
    <w:rsid w:val="00877CD5"/>
    <w:rsid w:val="00880163"/>
    <w:rsid w:val="008804DD"/>
    <w:rsid w:val="00880642"/>
    <w:rsid w:val="00880978"/>
    <w:rsid w:val="008809E5"/>
    <w:rsid w:val="00880B1A"/>
    <w:rsid w:val="00880B69"/>
    <w:rsid w:val="00880B98"/>
    <w:rsid w:val="00880BAF"/>
    <w:rsid w:val="00880BF5"/>
    <w:rsid w:val="00880C34"/>
    <w:rsid w:val="00880C47"/>
    <w:rsid w:val="00880F6C"/>
    <w:rsid w:val="00881166"/>
    <w:rsid w:val="0088126D"/>
    <w:rsid w:val="008812A9"/>
    <w:rsid w:val="00881958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3E7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067"/>
    <w:rsid w:val="0088509A"/>
    <w:rsid w:val="008854E2"/>
    <w:rsid w:val="008857D8"/>
    <w:rsid w:val="00885EA8"/>
    <w:rsid w:val="008860F2"/>
    <w:rsid w:val="008863FC"/>
    <w:rsid w:val="008866FF"/>
    <w:rsid w:val="00886AEB"/>
    <w:rsid w:val="00886B5E"/>
    <w:rsid w:val="00886FA3"/>
    <w:rsid w:val="00886FCB"/>
    <w:rsid w:val="00887156"/>
    <w:rsid w:val="0088723B"/>
    <w:rsid w:val="008878A6"/>
    <w:rsid w:val="00887937"/>
    <w:rsid w:val="00887975"/>
    <w:rsid w:val="00887B05"/>
    <w:rsid w:val="00890101"/>
    <w:rsid w:val="008905B4"/>
    <w:rsid w:val="00890712"/>
    <w:rsid w:val="00890BBD"/>
    <w:rsid w:val="00890E53"/>
    <w:rsid w:val="00890F14"/>
    <w:rsid w:val="0089113A"/>
    <w:rsid w:val="00891718"/>
    <w:rsid w:val="00891970"/>
    <w:rsid w:val="0089197F"/>
    <w:rsid w:val="00891A1A"/>
    <w:rsid w:val="00891A8B"/>
    <w:rsid w:val="00891ACF"/>
    <w:rsid w:val="00891B15"/>
    <w:rsid w:val="00891B89"/>
    <w:rsid w:val="00891B93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7F4"/>
    <w:rsid w:val="0089382F"/>
    <w:rsid w:val="00893C92"/>
    <w:rsid w:val="00893E32"/>
    <w:rsid w:val="00893E54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9E9"/>
    <w:rsid w:val="00895A14"/>
    <w:rsid w:val="00895B37"/>
    <w:rsid w:val="00895D75"/>
    <w:rsid w:val="00895F7B"/>
    <w:rsid w:val="008965D6"/>
    <w:rsid w:val="00896710"/>
    <w:rsid w:val="008968D7"/>
    <w:rsid w:val="00896C9C"/>
    <w:rsid w:val="00896DB2"/>
    <w:rsid w:val="00896E84"/>
    <w:rsid w:val="00896EFB"/>
    <w:rsid w:val="00896FDE"/>
    <w:rsid w:val="00897047"/>
    <w:rsid w:val="008970FB"/>
    <w:rsid w:val="0089753F"/>
    <w:rsid w:val="00897590"/>
    <w:rsid w:val="008976F3"/>
    <w:rsid w:val="00897A95"/>
    <w:rsid w:val="00897C1F"/>
    <w:rsid w:val="00897C2C"/>
    <w:rsid w:val="00897FB8"/>
    <w:rsid w:val="008A0137"/>
    <w:rsid w:val="008A0153"/>
    <w:rsid w:val="008A0437"/>
    <w:rsid w:val="008A0666"/>
    <w:rsid w:val="008A0ACE"/>
    <w:rsid w:val="008A0C54"/>
    <w:rsid w:val="008A0E21"/>
    <w:rsid w:val="008A11E8"/>
    <w:rsid w:val="008A169C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3E1"/>
    <w:rsid w:val="008A3ADF"/>
    <w:rsid w:val="008A4336"/>
    <w:rsid w:val="008A4624"/>
    <w:rsid w:val="008A4C71"/>
    <w:rsid w:val="008A517F"/>
    <w:rsid w:val="008A519C"/>
    <w:rsid w:val="008A5268"/>
    <w:rsid w:val="008A536E"/>
    <w:rsid w:val="008A57EC"/>
    <w:rsid w:val="008A5BF8"/>
    <w:rsid w:val="008A5ECE"/>
    <w:rsid w:val="008A62C8"/>
    <w:rsid w:val="008A6752"/>
    <w:rsid w:val="008A6E06"/>
    <w:rsid w:val="008A7086"/>
    <w:rsid w:val="008A7873"/>
    <w:rsid w:val="008A7984"/>
    <w:rsid w:val="008A79AD"/>
    <w:rsid w:val="008A7C09"/>
    <w:rsid w:val="008A7F0D"/>
    <w:rsid w:val="008B005A"/>
    <w:rsid w:val="008B02C1"/>
    <w:rsid w:val="008B0535"/>
    <w:rsid w:val="008B081D"/>
    <w:rsid w:val="008B092F"/>
    <w:rsid w:val="008B0DD0"/>
    <w:rsid w:val="008B0F95"/>
    <w:rsid w:val="008B115C"/>
    <w:rsid w:val="008B1244"/>
    <w:rsid w:val="008B16FE"/>
    <w:rsid w:val="008B177C"/>
    <w:rsid w:val="008B1B03"/>
    <w:rsid w:val="008B1C5A"/>
    <w:rsid w:val="008B1ED0"/>
    <w:rsid w:val="008B1FC7"/>
    <w:rsid w:val="008B1FCC"/>
    <w:rsid w:val="008B2079"/>
    <w:rsid w:val="008B217F"/>
    <w:rsid w:val="008B22E5"/>
    <w:rsid w:val="008B235D"/>
    <w:rsid w:val="008B23D1"/>
    <w:rsid w:val="008B2473"/>
    <w:rsid w:val="008B254F"/>
    <w:rsid w:val="008B264B"/>
    <w:rsid w:val="008B2657"/>
    <w:rsid w:val="008B272E"/>
    <w:rsid w:val="008B2893"/>
    <w:rsid w:val="008B3245"/>
    <w:rsid w:val="008B356B"/>
    <w:rsid w:val="008B3787"/>
    <w:rsid w:val="008B379E"/>
    <w:rsid w:val="008B3A5F"/>
    <w:rsid w:val="008B42B2"/>
    <w:rsid w:val="008B4346"/>
    <w:rsid w:val="008B45CA"/>
    <w:rsid w:val="008B45F7"/>
    <w:rsid w:val="008B48D0"/>
    <w:rsid w:val="008B4988"/>
    <w:rsid w:val="008B4C54"/>
    <w:rsid w:val="008B4E9B"/>
    <w:rsid w:val="008B5072"/>
    <w:rsid w:val="008B5891"/>
    <w:rsid w:val="008B589E"/>
    <w:rsid w:val="008B5976"/>
    <w:rsid w:val="008B64A6"/>
    <w:rsid w:val="008B654B"/>
    <w:rsid w:val="008B65F7"/>
    <w:rsid w:val="008B66F1"/>
    <w:rsid w:val="008B6712"/>
    <w:rsid w:val="008B68F0"/>
    <w:rsid w:val="008B6903"/>
    <w:rsid w:val="008B6932"/>
    <w:rsid w:val="008B6C07"/>
    <w:rsid w:val="008B6C0A"/>
    <w:rsid w:val="008B6D87"/>
    <w:rsid w:val="008B6DCD"/>
    <w:rsid w:val="008B6F65"/>
    <w:rsid w:val="008B70E7"/>
    <w:rsid w:val="008B710C"/>
    <w:rsid w:val="008B713F"/>
    <w:rsid w:val="008B77F7"/>
    <w:rsid w:val="008B7866"/>
    <w:rsid w:val="008B7AA3"/>
    <w:rsid w:val="008B7B1D"/>
    <w:rsid w:val="008C07ED"/>
    <w:rsid w:val="008C0807"/>
    <w:rsid w:val="008C09DF"/>
    <w:rsid w:val="008C0C8E"/>
    <w:rsid w:val="008C10DA"/>
    <w:rsid w:val="008C1B4A"/>
    <w:rsid w:val="008C1FDE"/>
    <w:rsid w:val="008C22B2"/>
    <w:rsid w:val="008C23A2"/>
    <w:rsid w:val="008C3244"/>
    <w:rsid w:val="008C37AC"/>
    <w:rsid w:val="008C3C1D"/>
    <w:rsid w:val="008C3C2B"/>
    <w:rsid w:val="008C3C74"/>
    <w:rsid w:val="008C3C7E"/>
    <w:rsid w:val="008C481A"/>
    <w:rsid w:val="008C4D7E"/>
    <w:rsid w:val="008C5317"/>
    <w:rsid w:val="008C54FF"/>
    <w:rsid w:val="008C5BDA"/>
    <w:rsid w:val="008C6DD8"/>
    <w:rsid w:val="008C6E06"/>
    <w:rsid w:val="008C6FFC"/>
    <w:rsid w:val="008C709D"/>
    <w:rsid w:val="008C7629"/>
    <w:rsid w:val="008C7967"/>
    <w:rsid w:val="008C7FD8"/>
    <w:rsid w:val="008D0068"/>
    <w:rsid w:val="008D0195"/>
    <w:rsid w:val="008D05D9"/>
    <w:rsid w:val="008D0849"/>
    <w:rsid w:val="008D0890"/>
    <w:rsid w:val="008D0B2F"/>
    <w:rsid w:val="008D0B75"/>
    <w:rsid w:val="008D0F23"/>
    <w:rsid w:val="008D10EE"/>
    <w:rsid w:val="008D1151"/>
    <w:rsid w:val="008D1323"/>
    <w:rsid w:val="008D1326"/>
    <w:rsid w:val="008D1B71"/>
    <w:rsid w:val="008D1EF1"/>
    <w:rsid w:val="008D1F01"/>
    <w:rsid w:val="008D207A"/>
    <w:rsid w:val="008D2157"/>
    <w:rsid w:val="008D23C6"/>
    <w:rsid w:val="008D25EF"/>
    <w:rsid w:val="008D28B1"/>
    <w:rsid w:val="008D28E7"/>
    <w:rsid w:val="008D2924"/>
    <w:rsid w:val="008D2FE5"/>
    <w:rsid w:val="008D3567"/>
    <w:rsid w:val="008D35C3"/>
    <w:rsid w:val="008D37EE"/>
    <w:rsid w:val="008D3823"/>
    <w:rsid w:val="008D382F"/>
    <w:rsid w:val="008D3A21"/>
    <w:rsid w:val="008D3AAB"/>
    <w:rsid w:val="008D3BA5"/>
    <w:rsid w:val="008D3C47"/>
    <w:rsid w:val="008D3CC0"/>
    <w:rsid w:val="008D3F73"/>
    <w:rsid w:val="008D4008"/>
    <w:rsid w:val="008D41B9"/>
    <w:rsid w:val="008D4588"/>
    <w:rsid w:val="008D48E3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28"/>
    <w:rsid w:val="008D61EE"/>
    <w:rsid w:val="008D62C7"/>
    <w:rsid w:val="008D63E2"/>
    <w:rsid w:val="008D6A2F"/>
    <w:rsid w:val="008D6A7B"/>
    <w:rsid w:val="008D6C2B"/>
    <w:rsid w:val="008D6C2E"/>
    <w:rsid w:val="008D6DEF"/>
    <w:rsid w:val="008D6F43"/>
    <w:rsid w:val="008D7056"/>
    <w:rsid w:val="008D707D"/>
    <w:rsid w:val="008D70D1"/>
    <w:rsid w:val="008D7109"/>
    <w:rsid w:val="008D71A2"/>
    <w:rsid w:val="008D7572"/>
    <w:rsid w:val="008D768C"/>
    <w:rsid w:val="008D7C8E"/>
    <w:rsid w:val="008E00C1"/>
    <w:rsid w:val="008E03DD"/>
    <w:rsid w:val="008E078D"/>
    <w:rsid w:val="008E0A84"/>
    <w:rsid w:val="008E0C25"/>
    <w:rsid w:val="008E0ED7"/>
    <w:rsid w:val="008E106A"/>
    <w:rsid w:val="008E10CB"/>
    <w:rsid w:val="008E1130"/>
    <w:rsid w:val="008E1367"/>
    <w:rsid w:val="008E1C4D"/>
    <w:rsid w:val="008E200B"/>
    <w:rsid w:val="008E2080"/>
    <w:rsid w:val="008E2095"/>
    <w:rsid w:val="008E296F"/>
    <w:rsid w:val="008E2C29"/>
    <w:rsid w:val="008E2C34"/>
    <w:rsid w:val="008E2DD3"/>
    <w:rsid w:val="008E319B"/>
    <w:rsid w:val="008E3454"/>
    <w:rsid w:val="008E3533"/>
    <w:rsid w:val="008E3A70"/>
    <w:rsid w:val="008E3AAC"/>
    <w:rsid w:val="008E3F1C"/>
    <w:rsid w:val="008E4318"/>
    <w:rsid w:val="008E431B"/>
    <w:rsid w:val="008E4558"/>
    <w:rsid w:val="008E4965"/>
    <w:rsid w:val="008E51F3"/>
    <w:rsid w:val="008E5C71"/>
    <w:rsid w:val="008E6775"/>
    <w:rsid w:val="008E6F8F"/>
    <w:rsid w:val="008E705F"/>
    <w:rsid w:val="008E70C6"/>
    <w:rsid w:val="008E742E"/>
    <w:rsid w:val="008E749B"/>
    <w:rsid w:val="008E74A4"/>
    <w:rsid w:val="008E7590"/>
    <w:rsid w:val="008E7837"/>
    <w:rsid w:val="008E7C22"/>
    <w:rsid w:val="008E7D66"/>
    <w:rsid w:val="008E7E59"/>
    <w:rsid w:val="008E7F20"/>
    <w:rsid w:val="008F009E"/>
    <w:rsid w:val="008F05D8"/>
    <w:rsid w:val="008F07F8"/>
    <w:rsid w:val="008F088C"/>
    <w:rsid w:val="008F0FA9"/>
    <w:rsid w:val="008F1109"/>
    <w:rsid w:val="008F16A9"/>
    <w:rsid w:val="008F18A5"/>
    <w:rsid w:val="008F18F0"/>
    <w:rsid w:val="008F1976"/>
    <w:rsid w:val="008F1ACD"/>
    <w:rsid w:val="008F1C88"/>
    <w:rsid w:val="008F1CBE"/>
    <w:rsid w:val="008F2442"/>
    <w:rsid w:val="008F27EB"/>
    <w:rsid w:val="008F284F"/>
    <w:rsid w:val="008F2B87"/>
    <w:rsid w:val="008F2C25"/>
    <w:rsid w:val="008F2CF2"/>
    <w:rsid w:val="008F2E34"/>
    <w:rsid w:val="008F2E41"/>
    <w:rsid w:val="008F2EA1"/>
    <w:rsid w:val="008F2F94"/>
    <w:rsid w:val="008F3025"/>
    <w:rsid w:val="008F319B"/>
    <w:rsid w:val="008F33AA"/>
    <w:rsid w:val="008F38DA"/>
    <w:rsid w:val="008F38FD"/>
    <w:rsid w:val="008F3DE0"/>
    <w:rsid w:val="008F3F55"/>
    <w:rsid w:val="008F455D"/>
    <w:rsid w:val="008F46A2"/>
    <w:rsid w:val="008F4852"/>
    <w:rsid w:val="008F4E2B"/>
    <w:rsid w:val="008F510B"/>
    <w:rsid w:val="008F525E"/>
    <w:rsid w:val="008F5282"/>
    <w:rsid w:val="008F532F"/>
    <w:rsid w:val="008F5914"/>
    <w:rsid w:val="008F5946"/>
    <w:rsid w:val="008F5AE9"/>
    <w:rsid w:val="008F5C9C"/>
    <w:rsid w:val="008F5EA6"/>
    <w:rsid w:val="008F5EEC"/>
    <w:rsid w:val="008F5F27"/>
    <w:rsid w:val="008F5FA0"/>
    <w:rsid w:val="008F6066"/>
    <w:rsid w:val="008F6101"/>
    <w:rsid w:val="008F61B5"/>
    <w:rsid w:val="008F6317"/>
    <w:rsid w:val="008F6897"/>
    <w:rsid w:val="008F6973"/>
    <w:rsid w:val="008F6A1C"/>
    <w:rsid w:val="008F6C5A"/>
    <w:rsid w:val="008F6CDD"/>
    <w:rsid w:val="008F6E21"/>
    <w:rsid w:val="008F6E42"/>
    <w:rsid w:val="008F72E9"/>
    <w:rsid w:val="008F73DB"/>
    <w:rsid w:val="008F74F6"/>
    <w:rsid w:val="008F75F9"/>
    <w:rsid w:val="008F761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22"/>
    <w:rsid w:val="00900FC2"/>
    <w:rsid w:val="00900FED"/>
    <w:rsid w:val="00901221"/>
    <w:rsid w:val="00901466"/>
    <w:rsid w:val="00901561"/>
    <w:rsid w:val="009015F2"/>
    <w:rsid w:val="009016AF"/>
    <w:rsid w:val="009018CF"/>
    <w:rsid w:val="00901A00"/>
    <w:rsid w:val="00901AF4"/>
    <w:rsid w:val="00901BC6"/>
    <w:rsid w:val="00902228"/>
    <w:rsid w:val="00902307"/>
    <w:rsid w:val="009027A4"/>
    <w:rsid w:val="00902855"/>
    <w:rsid w:val="00902D04"/>
    <w:rsid w:val="00902E2B"/>
    <w:rsid w:val="00902E33"/>
    <w:rsid w:val="00903363"/>
    <w:rsid w:val="009033B5"/>
    <w:rsid w:val="0090347F"/>
    <w:rsid w:val="00903CED"/>
    <w:rsid w:val="00903D25"/>
    <w:rsid w:val="00903EC0"/>
    <w:rsid w:val="0090427D"/>
    <w:rsid w:val="009046D1"/>
    <w:rsid w:val="00904910"/>
    <w:rsid w:val="009049F2"/>
    <w:rsid w:val="00904AAF"/>
    <w:rsid w:val="00904DE3"/>
    <w:rsid w:val="00904EBD"/>
    <w:rsid w:val="00905208"/>
    <w:rsid w:val="0090523D"/>
    <w:rsid w:val="00905495"/>
    <w:rsid w:val="0090597C"/>
    <w:rsid w:val="00905AD7"/>
    <w:rsid w:val="00905B82"/>
    <w:rsid w:val="00905C30"/>
    <w:rsid w:val="00905DCA"/>
    <w:rsid w:val="00905E41"/>
    <w:rsid w:val="00906591"/>
    <w:rsid w:val="00906EB7"/>
    <w:rsid w:val="00907297"/>
    <w:rsid w:val="009072B9"/>
    <w:rsid w:val="0090744C"/>
    <w:rsid w:val="009075FE"/>
    <w:rsid w:val="0090780C"/>
    <w:rsid w:val="009079EE"/>
    <w:rsid w:val="00907B1B"/>
    <w:rsid w:val="00907B5C"/>
    <w:rsid w:val="00907BE8"/>
    <w:rsid w:val="00907C8C"/>
    <w:rsid w:val="00907D7C"/>
    <w:rsid w:val="00907FBB"/>
    <w:rsid w:val="0091017B"/>
    <w:rsid w:val="009102DE"/>
    <w:rsid w:val="009102E8"/>
    <w:rsid w:val="00910386"/>
    <w:rsid w:val="009103BD"/>
    <w:rsid w:val="009103CE"/>
    <w:rsid w:val="00910568"/>
    <w:rsid w:val="00910610"/>
    <w:rsid w:val="0091072A"/>
    <w:rsid w:val="0091082F"/>
    <w:rsid w:val="0091090D"/>
    <w:rsid w:val="00910A48"/>
    <w:rsid w:val="00910AD5"/>
    <w:rsid w:val="00910DAD"/>
    <w:rsid w:val="00910DC9"/>
    <w:rsid w:val="00911040"/>
    <w:rsid w:val="0091131E"/>
    <w:rsid w:val="009113A5"/>
    <w:rsid w:val="00911951"/>
    <w:rsid w:val="00911A55"/>
    <w:rsid w:val="00911A73"/>
    <w:rsid w:val="00911EB5"/>
    <w:rsid w:val="00911FC4"/>
    <w:rsid w:val="00912095"/>
    <w:rsid w:val="00912569"/>
    <w:rsid w:val="0091282D"/>
    <w:rsid w:val="00912A86"/>
    <w:rsid w:val="00912BBC"/>
    <w:rsid w:val="00912CB6"/>
    <w:rsid w:val="00912D22"/>
    <w:rsid w:val="00913213"/>
    <w:rsid w:val="009136A1"/>
    <w:rsid w:val="009136DA"/>
    <w:rsid w:val="00913BB9"/>
    <w:rsid w:val="00913C22"/>
    <w:rsid w:val="00913CD7"/>
    <w:rsid w:val="00913E1D"/>
    <w:rsid w:val="00913EF2"/>
    <w:rsid w:val="00913FF8"/>
    <w:rsid w:val="009140BE"/>
    <w:rsid w:val="0091417E"/>
    <w:rsid w:val="0091428C"/>
    <w:rsid w:val="0091469B"/>
    <w:rsid w:val="00914799"/>
    <w:rsid w:val="009148EE"/>
    <w:rsid w:val="00914BAD"/>
    <w:rsid w:val="00914BE1"/>
    <w:rsid w:val="00914DF3"/>
    <w:rsid w:val="00914EFA"/>
    <w:rsid w:val="0091518A"/>
    <w:rsid w:val="00915212"/>
    <w:rsid w:val="0091532A"/>
    <w:rsid w:val="00915762"/>
    <w:rsid w:val="009157E4"/>
    <w:rsid w:val="0091590A"/>
    <w:rsid w:val="00915915"/>
    <w:rsid w:val="00915959"/>
    <w:rsid w:val="009159CA"/>
    <w:rsid w:val="00915B95"/>
    <w:rsid w:val="00915CB4"/>
    <w:rsid w:val="00915D45"/>
    <w:rsid w:val="00915EF2"/>
    <w:rsid w:val="009165C8"/>
    <w:rsid w:val="009167A6"/>
    <w:rsid w:val="00916AD5"/>
    <w:rsid w:val="00916ECB"/>
    <w:rsid w:val="00917660"/>
    <w:rsid w:val="009178E7"/>
    <w:rsid w:val="00917AE8"/>
    <w:rsid w:val="00917C97"/>
    <w:rsid w:val="009200C8"/>
    <w:rsid w:val="009205CD"/>
    <w:rsid w:val="00920B21"/>
    <w:rsid w:val="00920B63"/>
    <w:rsid w:val="00920C1D"/>
    <w:rsid w:val="00920F3A"/>
    <w:rsid w:val="00921019"/>
    <w:rsid w:val="00921151"/>
    <w:rsid w:val="009211CD"/>
    <w:rsid w:val="00921695"/>
    <w:rsid w:val="00921C4F"/>
    <w:rsid w:val="00921D22"/>
    <w:rsid w:val="009226F9"/>
    <w:rsid w:val="0092276F"/>
    <w:rsid w:val="009227C1"/>
    <w:rsid w:val="00922B50"/>
    <w:rsid w:val="00922D0A"/>
    <w:rsid w:val="00922DE5"/>
    <w:rsid w:val="009230FD"/>
    <w:rsid w:val="0092336D"/>
    <w:rsid w:val="00923499"/>
    <w:rsid w:val="00923658"/>
    <w:rsid w:val="009238DA"/>
    <w:rsid w:val="00923B70"/>
    <w:rsid w:val="00923C16"/>
    <w:rsid w:val="0092405A"/>
    <w:rsid w:val="00924936"/>
    <w:rsid w:val="00924A9D"/>
    <w:rsid w:val="00924F10"/>
    <w:rsid w:val="00924F71"/>
    <w:rsid w:val="0092561B"/>
    <w:rsid w:val="00925BD7"/>
    <w:rsid w:val="00925D54"/>
    <w:rsid w:val="0092638C"/>
    <w:rsid w:val="009264DB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0F"/>
    <w:rsid w:val="0092747C"/>
    <w:rsid w:val="00927490"/>
    <w:rsid w:val="00927733"/>
    <w:rsid w:val="00927A2D"/>
    <w:rsid w:val="00927BFC"/>
    <w:rsid w:val="009301A4"/>
    <w:rsid w:val="00930579"/>
    <w:rsid w:val="0093093F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30B"/>
    <w:rsid w:val="00932873"/>
    <w:rsid w:val="00932DB6"/>
    <w:rsid w:val="00932F86"/>
    <w:rsid w:val="009334A1"/>
    <w:rsid w:val="009339EC"/>
    <w:rsid w:val="00933B16"/>
    <w:rsid w:val="00933B2F"/>
    <w:rsid w:val="00933B78"/>
    <w:rsid w:val="00934019"/>
    <w:rsid w:val="0093406F"/>
    <w:rsid w:val="009340B4"/>
    <w:rsid w:val="00934596"/>
    <w:rsid w:val="00934B97"/>
    <w:rsid w:val="00934D6C"/>
    <w:rsid w:val="00934E8B"/>
    <w:rsid w:val="00934F50"/>
    <w:rsid w:val="00934F66"/>
    <w:rsid w:val="009351CB"/>
    <w:rsid w:val="00935285"/>
    <w:rsid w:val="0093530D"/>
    <w:rsid w:val="00935555"/>
    <w:rsid w:val="009355B9"/>
    <w:rsid w:val="00935639"/>
    <w:rsid w:val="009358F2"/>
    <w:rsid w:val="00935D85"/>
    <w:rsid w:val="009360BF"/>
    <w:rsid w:val="00936962"/>
    <w:rsid w:val="00936A1E"/>
    <w:rsid w:val="00936F22"/>
    <w:rsid w:val="009371A0"/>
    <w:rsid w:val="0093763B"/>
    <w:rsid w:val="009376F0"/>
    <w:rsid w:val="00937874"/>
    <w:rsid w:val="009378C7"/>
    <w:rsid w:val="009379C5"/>
    <w:rsid w:val="00937A40"/>
    <w:rsid w:val="00937E58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9CF"/>
    <w:rsid w:val="00940BDC"/>
    <w:rsid w:val="00940FA3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031"/>
    <w:rsid w:val="0094347F"/>
    <w:rsid w:val="00943A2D"/>
    <w:rsid w:val="00943AB0"/>
    <w:rsid w:val="009440C1"/>
    <w:rsid w:val="009441A7"/>
    <w:rsid w:val="009441B9"/>
    <w:rsid w:val="00944444"/>
    <w:rsid w:val="00944623"/>
    <w:rsid w:val="0094476A"/>
    <w:rsid w:val="009447F1"/>
    <w:rsid w:val="00945028"/>
    <w:rsid w:val="00945124"/>
    <w:rsid w:val="009453A6"/>
    <w:rsid w:val="00945517"/>
    <w:rsid w:val="0094552F"/>
    <w:rsid w:val="0094594E"/>
    <w:rsid w:val="00945D58"/>
    <w:rsid w:val="0094684E"/>
    <w:rsid w:val="00946857"/>
    <w:rsid w:val="00946865"/>
    <w:rsid w:val="00946C5A"/>
    <w:rsid w:val="00946E47"/>
    <w:rsid w:val="009470D1"/>
    <w:rsid w:val="00947480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826"/>
    <w:rsid w:val="00952AEA"/>
    <w:rsid w:val="00952B10"/>
    <w:rsid w:val="00952D75"/>
    <w:rsid w:val="00952DF5"/>
    <w:rsid w:val="00952EAF"/>
    <w:rsid w:val="00953398"/>
    <w:rsid w:val="009536E5"/>
    <w:rsid w:val="00953893"/>
    <w:rsid w:val="00953CFE"/>
    <w:rsid w:val="0095419C"/>
    <w:rsid w:val="00954280"/>
    <w:rsid w:val="00954427"/>
    <w:rsid w:val="00954F65"/>
    <w:rsid w:val="00955542"/>
    <w:rsid w:val="009555BB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3CC"/>
    <w:rsid w:val="009573E6"/>
    <w:rsid w:val="00957468"/>
    <w:rsid w:val="00957496"/>
    <w:rsid w:val="0095750E"/>
    <w:rsid w:val="009576CD"/>
    <w:rsid w:val="00957A0D"/>
    <w:rsid w:val="00957C2D"/>
    <w:rsid w:val="00957CB1"/>
    <w:rsid w:val="00957E1A"/>
    <w:rsid w:val="00957F70"/>
    <w:rsid w:val="00960281"/>
    <w:rsid w:val="00960551"/>
    <w:rsid w:val="009605D6"/>
    <w:rsid w:val="00960769"/>
    <w:rsid w:val="00960A12"/>
    <w:rsid w:val="00960BC2"/>
    <w:rsid w:val="00960FE7"/>
    <w:rsid w:val="009611B0"/>
    <w:rsid w:val="009611D3"/>
    <w:rsid w:val="0096140B"/>
    <w:rsid w:val="00961949"/>
    <w:rsid w:val="0096199C"/>
    <w:rsid w:val="00961AA1"/>
    <w:rsid w:val="00961B7B"/>
    <w:rsid w:val="00961E66"/>
    <w:rsid w:val="00962219"/>
    <w:rsid w:val="009629EC"/>
    <w:rsid w:val="00963189"/>
    <w:rsid w:val="009631F2"/>
    <w:rsid w:val="0096321A"/>
    <w:rsid w:val="0096343E"/>
    <w:rsid w:val="0096346D"/>
    <w:rsid w:val="00963812"/>
    <w:rsid w:val="009638D8"/>
    <w:rsid w:val="00963C0E"/>
    <w:rsid w:val="00963C90"/>
    <w:rsid w:val="00963EC5"/>
    <w:rsid w:val="00963F72"/>
    <w:rsid w:val="00964285"/>
    <w:rsid w:val="009642BB"/>
    <w:rsid w:val="00964435"/>
    <w:rsid w:val="00964583"/>
    <w:rsid w:val="00964747"/>
    <w:rsid w:val="00964AA5"/>
    <w:rsid w:val="009656C5"/>
    <w:rsid w:val="00965A16"/>
    <w:rsid w:val="00965B03"/>
    <w:rsid w:val="00965DC9"/>
    <w:rsid w:val="00965F8E"/>
    <w:rsid w:val="00966002"/>
    <w:rsid w:val="00966123"/>
    <w:rsid w:val="0096664D"/>
    <w:rsid w:val="00966666"/>
    <w:rsid w:val="00966E76"/>
    <w:rsid w:val="00967265"/>
    <w:rsid w:val="00967651"/>
    <w:rsid w:val="00967A57"/>
    <w:rsid w:val="00967B18"/>
    <w:rsid w:val="00967D71"/>
    <w:rsid w:val="00970040"/>
    <w:rsid w:val="009701F0"/>
    <w:rsid w:val="00970BDC"/>
    <w:rsid w:val="00970CE1"/>
    <w:rsid w:val="00970D72"/>
    <w:rsid w:val="00970DB4"/>
    <w:rsid w:val="00970F54"/>
    <w:rsid w:val="009710DC"/>
    <w:rsid w:val="00971170"/>
    <w:rsid w:val="00971205"/>
    <w:rsid w:val="0097139F"/>
    <w:rsid w:val="0097140F"/>
    <w:rsid w:val="0097145A"/>
    <w:rsid w:val="0097161C"/>
    <w:rsid w:val="00971760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0C6"/>
    <w:rsid w:val="009741C4"/>
    <w:rsid w:val="00974559"/>
    <w:rsid w:val="00974583"/>
    <w:rsid w:val="0097460B"/>
    <w:rsid w:val="00974B5A"/>
    <w:rsid w:val="009750B8"/>
    <w:rsid w:val="00975201"/>
    <w:rsid w:val="00975210"/>
    <w:rsid w:val="00975224"/>
    <w:rsid w:val="00975234"/>
    <w:rsid w:val="009752F6"/>
    <w:rsid w:val="009759B5"/>
    <w:rsid w:val="00975F68"/>
    <w:rsid w:val="00975FB6"/>
    <w:rsid w:val="00976030"/>
    <w:rsid w:val="00976066"/>
    <w:rsid w:val="0097690E"/>
    <w:rsid w:val="00976933"/>
    <w:rsid w:val="009769C3"/>
    <w:rsid w:val="00976BE2"/>
    <w:rsid w:val="00976BEE"/>
    <w:rsid w:val="00976CCD"/>
    <w:rsid w:val="00976DAF"/>
    <w:rsid w:val="0097731B"/>
    <w:rsid w:val="00977508"/>
    <w:rsid w:val="009776F1"/>
    <w:rsid w:val="00977981"/>
    <w:rsid w:val="00977AAA"/>
    <w:rsid w:val="00977CBD"/>
    <w:rsid w:val="00977CBE"/>
    <w:rsid w:val="00977D95"/>
    <w:rsid w:val="0098044C"/>
    <w:rsid w:val="009806DD"/>
    <w:rsid w:val="0098076D"/>
    <w:rsid w:val="009808CA"/>
    <w:rsid w:val="009809C6"/>
    <w:rsid w:val="00980A11"/>
    <w:rsid w:val="00980BF8"/>
    <w:rsid w:val="009811B6"/>
    <w:rsid w:val="0098130E"/>
    <w:rsid w:val="009817F8"/>
    <w:rsid w:val="009818B3"/>
    <w:rsid w:val="009818F6"/>
    <w:rsid w:val="00981AA1"/>
    <w:rsid w:val="0098211B"/>
    <w:rsid w:val="009826AA"/>
    <w:rsid w:val="009826FF"/>
    <w:rsid w:val="00982774"/>
    <w:rsid w:val="009828ED"/>
    <w:rsid w:val="00982B5C"/>
    <w:rsid w:val="00982DE0"/>
    <w:rsid w:val="009832D9"/>
    <w:rsid w:val="00983304"/>
    <w:rsid w:val="0098333C"/>
    <w:rsid w:val="009833C6"/>
    <w:rsid w:val="009833C7"/>
    <w:rsid w:val="00983671"/>
    <w:rsid w:val="00983AF9"/>
    <w:rsid w:val="00983CD7"/>
    <w:rsid w:val="00983EAA"/>
    <w:rsid w:val="00984055"/>
    <w:rsid w:val="00984391"/>
    <w:rsid w:val="0098442B"/>
    <w:rsid w:val="00984629"/>
    <w:rsid w:val="0098466E"/>
    <w:rsid w:val="009846B0"/>
    <w:rsid w:val="00984C6D"/>
    <w:rsid w:val="00984EB1"/>
    <w:rsid w:val="00984F57"/>
    <w:rsid w:val="00984F62"/>
    <w:rsid w:val="0098503E"/>
    <w:rsid w:val="009850D4"/>
    <w:rsid w:val="009852B0"/>
    <w:rsid w:val="009852CC"/>
    <w:rsid w:val="009856A6"/>
    <w:rsid w:val="009857C7"/>
    <w:rsid w:val="009858A3"/>
    <w:rsid w:val="00985D81"/>
    <w:rsid w:val="00985DC6"/>
    <w:rsid w:val="009862CF"/>
    <w:rsid w:val="00986327"/>
    <w:rsid w:val="0098654C"/>
    <w:rsid w:val="00986782"/>
    <w:rsid w:val="00986D79"/>
    <w:rsid w:val="00986FE0"/>
    <w:rsid w:val="0098716E"/>
    <w:rsid w:val="009872C4"/>
    <w:rsid w:val="00987459"/>
    <w:rsid w:val="0098750E"/>
    <w:rsid w:val="0098769F"/>
    <w:rsid w:val="00990839"/>
    <w:rsid w:val="009908CC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8BC"/>
    <w:rsid w:val="00991C35"/>
    <w:rsid w:val="00991DF8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350"/>
    <w:rsid w:val="0099445A"/>
    <w:rsid w:val="00995180"/>
    <w:rsid w:val="009957EF"/>
    <w:rsid w:val="00995AD4"/>
    <w:rsid w:val="00995CEB"/>
    <w:rsid w:val="00995D79"/>
    <w:rsid w:val="00996706"/>
    <w:rsid w:val="00996930"/>
    <w:rsid w:val="00996C71"/>
    <w:rsid w:val="00996C89"/>
    <w:rsid w:val="00996DED"/>
    <w:rsid w:val="00996F39"/>
    <w:rsid w:val="009970FD"/>
    <w:rsid w:val="0099731F"/>
    <w:rsid w:val="00997460"/>
    <w:rsid w:val="0099748E"/>
    <w:rsid w:val="0099758D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CF7"/>
    <w:rsid w:val="009A0ED1"/>
    <w:rsid w:val="009A1221"/>
    <w:rsid w:val="009A1685"/>
    <w:rsid w:val="009A17C3"/>
    <w:rsid w:val="009A187C"/>
    <w:rsid w:val="009A1ADF"/>
    <w:rsid w:val="009A1BF3"/>
    <w:rsid w:val="009A1C33"/>
    <w:rsid w:val="009A2D3A"/>
    <w:rsid w:val="009A3111"/>
    <w:rsid w:val="009A37BA"/>
    <w:rsid w:val="009A3881"/>
    <w:rsid w:val="009A3D4F"/>
    <w:rsid w:val="009A3D8F"/>
    <w:rsid w:val="009A3E26"/>
    <w:rsid w:val="009A4651"/>
    <w:rsid w:val="009A49A2"/>
    <w:rsid w:val="009A4D02"/>
    <w:rsid w:val="009A4D03"/>
    <w:rsid w:val="009A4E90"/>
    <w:rsid w:val="009A50CD"/>
    <w:rsid w:val="009A5233"/>
    <w:rsid w:val="009A5360"/>
    <w:rsid w:val="009A54AB"/>
    <w:rsid w:val="009A59C2"/>
    <w:rsid w:val="009A5EF0"/>
    <w:rsid w:val="009A5F68"/>
    <w:rsid w:val="009A632C"/>
    <w:rsid w:val="009A644D"/>
    <w:rsid w:val="009A67DB"/>
    <w:rsid w:val="009A6C6A"/>
    <w:rsid w:val="009A6DDB"/>
    <w:rsid w:val="009A6EBB"/>
    <w:rsid w:val="009A6F6E"/>
    <w:rsid w:val="009A702C"/>
    <w:rsid w:val="009A719A"/>
    <w:rsid w:val="009A76D0"/>
    <w:rsid w:val="009A774C"/>
    <w:rsid w:val="009A7BBE"/>
    <w:rsid w:val="009A7C4E"/>
    <w:rsid w:val="009B0023"/>
    <w:rsid w:val="009B013F"/>
    <w:rsid w:val="009B0799"/>
    <w:rsid w:val="009B0A6A"/>
    <w:rsid w:val="009B0AAC"/>
    <w:rsid w:val="009B0C02"/>
    <w:rsid w:val="009B0C75"/>
    <w:rsid w:val="009B0D31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575"/>
    <w:rsid w:val="009B3701"/>
    <w:rsid w:val="009B3738"/>
    <w:rsid w:val="009B4625"/>
    <w:rsid w:val="009B4740"/>
    <w:rsid w:val="009B48FB"/>
    <w:rsid w:val="009B4C6B"/>
    <w:rsid w:val="009B4D38"/>
    <w:rsid w:val="009B4D50"/>
    <w:rsid w:val="009B4D59"/>
    <w:rsid w:val="009B4E2D"/>
    <w:rsid w:val="009B536E"/>
    <w:rsid w:val="009B545F"/>
    <w:rsid w:val="009B586D"/>
    <w:rsid w:val="009B59ED"/>
    <w:rsid w:val="009B5B09"/>
    <w:rsid w:val="009B5C4A"/>
    <w:rsid w:val="009B5F2E"/>
    <w:rsid w:val="009B6071"/>
    <w:rsid w:val="009B615E"/>
    <w:rsid w:val="009B6B8E"/>
    <w:rsid w:val="009B6BA4"/>
    <w:rsid w:val="009B6D85"/>
    <w:rsid w:val="009B6EEE"/>
    <w:rsid w:val="009B7169"/>
    <w:rsid w:val="009B729F"/>
    <w:rsid w:val="009B73DC"/>
    <w:rsid w:val="009B7626"/>
    <w:rsid w:val="009B7632"/>
    <w:rsid w:val="009B7667"/>
    <w:rsid w:val="009B768F"/>
    <w:rsid w:val="009B7794"/>
    <w:rsid w:val="009B79B6"/>
    <w:rsid w:val="009B7B77"/>
    <w:rsid w:val="009B7BF3"/>
    <w:rsid w:val="009B7C56"/>
    <w:rsid w:val="009B7C5B"/>
    <w:rsid w:val="009C0115"/>
    <w:rsid w:val="009C0462"/>
    <w:rsid w:val="009C04FC"/>
    <w:rsid w:val="009C0601"/>
    <w:rsid w:val="009C062C"/>
    <w:rsid w:val="009C06D8"/>
    <w:rsid w:val="009C0981"/>
    <w:rsid w:val="009C0DEC"/>
    <w:rsid w:val="009C0F1D"/>
    <w:rsid w:val="009C1379"/>
    <w:rsid w:val="009C13A2"/>
    <w:rsid w:val="009C1578"/>
    <w:rsid w:val="009C17DC"/>
    <w:rsid w:val="009C1AD9"/>
    <w:rsid w:val="009C2045"/>
    <w:rsid w:val="009C2148"/>
    <w:rsid w:val="009C2319"/>
    <w:rsid w:val="009C2331"/>
    <w:rsid w:val="009C2428"/>
    <w:rsid w:val="009C24E5"/>
    <w:rsid w:val="009C2555"/>
    <w:rsid w:val="009C2D78"/>
    <w:rsid w:val="009C2F0F"/>
    <w:rsid w:val="009C2F46"/>
    <w:rsid w:val="009C2FEC"/>
    <w:rsid w:val="009C3078"/>
    <w:rsid w:val="009C31BA"/>
    <w:rsid w:val="009C33AC"/>
    <w:rsid w:val="009C364D"/>
    <w:rsid w:val="009C3735"/>
    <w:rsid w:val="009C3935"/>
    <w:rsid w:val="009C3BBB"/>
    <w:rsid w:val="009C3BC9"/>
    <w:rsid w:val="009C3E61"/>
    <w:rsid w:val="009C3F9E"/>
    <w:rsid w:val="009C4176"/>
    <w:rsid w:val="009C4263"/>
    <w:rsid w:val="009C475C"/>
    <w:rsid w:val="009C4A50"/>
    <w:rsid w:val="009C4A76"/>
    <w:rsid w:val="009C5697"/>
    <w:rsid w:val="009C593B"/>
    <w:rsid w:val="009C5C44"/>
    <w:rsid w:val="009C5C71"/>
    <w:rsid w:val="009C5DCE"/>
    <w:rsid w:val="009C5F4B"/>
    <w:rsid w:val="009C6322"/>
    <w:rsid w:val="009C644E"/>
    <w:rsid w:val="009C67FD"/>
    <w:rsid w:val="009C6A9A"/>
    <w:rsid w:val="009C7300"/>
    <w:rsid w:val="009C75C0"/>
    <w:rsid w:val="009C760D"/>
    <w:rsid w:val="009C767B"/>
    <w:rsid w:val="009C769F"/>
    <w:rsid w:val="009C7811"/>
    <w:rsid w:val="009C781F"/>
    <w:rsid w:val="009C792F"/>
    <w:rsid w:val="009C7D4F"/>
    <w:rsid w:val="009C7F21"/>
    <w:rsid w:val="009C7F7C"/>
    <w:rsid w:val="009D0076"/>
    <w:rsid w:val="009D0106"/>
    <w:rsid w:val="009D01C2"/>
    <w:rsid w:val="009D0453"/>
    <w:rsid w:val="009D0682"/>
    <w:rsid w:val="009D09E5"/>
    <w:rsid w:val="009D11F3"/>
    <w:rsid w:val="009D15EC"/>
    <w:rsid w:val="009D1844"/>
    <w:rsid w:val="009D1A27"/>
    <w:rsid w:val="009D1AB9"/>
    <w:rsid w:val="009D1AC3"/>
    <w:rsid w:val="009D26D8"/>
    <w:rsid w:val="009D27D6"/>
    <w:rsid w:val="009D2D1C"/>
    <w:rsid w:val="009D2E1B"/>
    <w:rsid w:val="009D2E4F"/>
    <w:rsid w:val="009D3043"/>
    <w:rsid w:val="009D3145"/>
    <w:rsid w:val="009D3213"/>
    <w:rsid w:val="009D33BE"/>
    <w:rsid w:val="009D3489"/>
    <w:rsid w:val="009D3E19"/>
    <w:rsid w:val="009D40A1"/>
    <w:rsid w:val="009D4B8F"/>
    <w:rsid w:val="009D4C8E"/>
    <w:rsid w:val="009D4D14"/>
    <w:rsid w:val="009D4EE5"/>
    <w:rsid w:val="009D5587"/>
    <w:rsid w:val="009D55CF"/>
    <w:rsid w:val="009D566C"/>
    <w:rsid w:val="009D5A96"/>
    <w:rsid w:val="009D5AEE"/>
    <w:rsid w:val="009D5CFF"/>
    <w:rsid w:val="009D5DA2"/>
    <w:rsid w:val="009D5E66"/>
    <w:rsid w:val="009D5EB7"/>
    <w:rsid w:val="009D62E0"/>
    <w:rsid w:val="009D62E8"/>
    <w:rsid w:val="009D64EA"/>
    <w:rsid w:val="009D6769"/>
    <w:rsid w:val="009D688D"/>
    <w:rsid w:val="009D6A3B"/>
    <w:rsid w:val="009D6D79"/>
    <w:rsid w:val="009D7111"/>
    <w:rsid w:val="009D71B1"/>
    <w:rsid w:val="009D7246"/>
    <w:rsid w:val="009D735F"/>
    <w:rsid w:val="009D753E"/>
    <w:rsid w:val="009D7624"/>
    <w:rsid w:val="009D7654"/>
    <w:rsid w:val="009D7942"/>
    <w:rsid w:val="009D7B16"/>
    <w:rsid w:val="009D7B2A"/>
    <w:rsid w:val="009D7B32"/>
    <w:rsid w:val="009D7E97"/>
    <w:rsid w:val="009E0378"/>
    <w:rsid w:val="009E0413"/>
    <w:rsid w:val="009E04D3"/>
    <w:rsid w:val="009E05FD"/>
    <w:rsid w:val="009E0711"/>
    <w:rsid w:val="009E09BD"/>
    <w:rsid w:val="009E0B89"/>
    <w:rsid w:val="009E0C47"/>
    <w:rsid w:val="009E0E0C"/>
    <w:rsid w:val="009E14D0"/>
    <w:rsid w:val="009E1A48"/>
    <w:rsid w:val="009E1BFA"/>
    <w:rsid w:val="009E1FCD"/>
    <w:rsid w:val="009E2346"/>
    <w:rsid w:val="009E25E7"/>
    <w:rsid w:val="009E2679"/>
    <w:rsid w:val="009E274F"/>
    <w:rsid w:val="009E27F4"/>
    <w:rsid w:val="009E2AE9"/>
    <w:rsid w:val="009E2C3D"/>
    <w:rsid w:val="009E2DBF"/>
    <w:rsid w:val="009E3446"/>
    <w:rsid w:val="009E34CD"/>
    <w:rsid w:val="009E3797"/>
    <w:rsid w:val="009E3817"/>
    <w:rsid w:val="009E3835"/>
    <w:rsid w:val="009E3837"/>
    <w:rsid w:val="009E3AAD"/>
    <w:rsid w:val="009E3DB4"/>
    <w:rsid w:val="009E429A"/>
    <w:rsid w:val="009E42CF"/>
    <w:rsid w:val="009E455F"/>
    <w:rsid w:val="009E467F"/>
    <w:rsid w:val="009E4819"/>
    <w:rsid w:val="009E4BFB"/>
    <w:rsid w:val="009E4EF4"/>
    <w:rsid w:val="009E53A2"/>
    <w:rsid w:val="009E5421"/>
    <w:rsid w:val="009E5544"/>
    <w:rsid w:val="009E55A0"/>
    <w:rsid w:val="009E5794"/>
    <w:rsid w:val="009E5857"/>
    <w:rsid w:val="009E5A48"/>
    <w:rsid w:val="009E5B77"/>
    <w:rsid w:val="009E5CE5"/>
    <w:rsid w:val="009E5FDA"/>
    <w:rsid w:val="009E5FE9"/>
    <w:rsid w:val="009E6311"/>
    <w:rsid w:val="009E6510"/>
    <w:rsid w:val="009E6691"/>
    <w:rsid w:val="009E74C9"/>
    <w:rsid w:val="009E756C"/>
    <w:rsid w:val="009E78CB"/>
    <w:rsid w:val="009F0156"/>
    <w:rsid w:val="009F117E"/>
    <w:rsid w:val="009F1183"/>
    <w:rsid w:val="009F1265"/>
    <w:rsid w:val="009F1328"/>
    <w:rsid w:val="009F1385"/>
    <w:rsid w:val="009F15D5"/>
    <w:rsid w:val="009F16E1"/>
    <w:rsid w:val="009F1A95"/>
    <w:rsid w:val="009F1E72"/>
    <w:rsid w:val="009F1EC7"/>
    <w:rsid w:val="009F230A"/>
    <w:rsid w:val="009F234C"/>
    <w:rsid w:val="009F2456"/>
    <w:rsid w:val="009F260A"/>
    <w:rsid w:val="009F2793"/>
    <w:rsid w:val="009F30DA"/>
    <w:rsid w:val="009F331C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3F50"/>
    <w:rsid w:val="009F40FF"/>
    <w:rsid w:val="009F4335"/>
    <w:rsid w:val="009F45E6"/>
    <w:rsid w:val="009F47A5"/>
    <w:rsid w:val="009F49AC"/>
    <w:rsid w:val="009F4D89"/>
    <w:rsid w:val="009F5015"/>
    <w:rsid w:val="009F5497"/>
    <w:rsid w:val="009F55FC"/>
    <w:rsid w:val="009F591C"/>
    <w:rsid w:val="009F59E9"/>
    <w:rsid w:val="009F5CAD"/>
    <w:rsid w:val="009F603A"/>
    <w:rsid w:val="009F62A5"/>
    <w:rsid w:val="009F63DC"/>
    <w:rsid w:val="009F6523"/>
    <w:rsid w:val="009F6649"/>
    <w:rsid w:val="009F666F"/>
    <w:rsid w:val="009F6932"/>
    <w:rsid w:val="009F69ED"/>
    <w:rsid w:val="009F6A5E"/>
    <w:rsid w:val="009F6CC0"/>
    <w:rsid w:val="009F7031"/>
    <w:rsid w:val="009F7076"/>
    <w:rsid w:val="009F7151"/>
    <w:rsid w:val="009F7216"/>
    <w:rsid w:val="009F7497"/>
    <w:rsid w:val="009F74FF"/>
    <w:rsid w:val="009F7713"/>
    <w:rsid w:val="009F7849"/>
    <w:rsid w:val="009F799B"/>
    <w:rsid w:val="009F7E52"/>
    <w:rsid w:val="00A00189"/>
    <w:rsid w:val="00A00386"/>
    <w:rsid w:val="00A003E4"/>
    <w:rsid w:val="00A008E4"/>
    <w:rsid w:val="00A00940"/>
    <w:rsid w:val="00A00953"/>
    <w:rsid w:val="00A00BD8"/>
    <w:rsid w:val="00A00DD6"/>
    <w:rsid w:val="00A00E73"/>
    <w:rsid w:val="00A01090"/>
    <w:rsid w:val="00A01125"/>
    <w:rsid w:val="00A01198"/>
    <w:rsid w:val="00A011C7"/>
    <w:rsid w:val="00A015DF"/>
    <w:rsid w:val="00A01B03"/>
    <w:rsid w:val="00A01C78"/>
    <w:rsid w:val="00A01D99"/>
    <w:rsid w:val="00A01DA3"/>
    <w:rsid w:val="00A0200E"/>
    <w:rsid w:val="00A0217E"/>
    <w:rsid w:val="00A0247D"/>
    <w:rsid w:val="00A02488"/>
    <w:rsid w:val="00A0272F"/>
    <w:rsid w:val="00A027AF"/>
    <w:rsid w:val="00A02815"/>
    <w:rsid w:val="00A02891"/>
    <w:rsid w:val="00A028CB"/>
    <w:rsid w:val="00A02F8A"/>
    <w:rsid w:val="00A03120"/>
    <w:rsid w:val="00A034EC"/>
    <w:rsid w:val="00A034FA"/>
    <w:rsid w:val="00A0365B"/>
    <w:rsid w:val="00A038D6"/>
    <w:rsid w:val="00A038E7"/>
    <w:rsid w:val="00A03A84"/>
    <w:rsid w:val="00A03AB6"/>
    <w:rsid w:val="00A04139"/>
    <w:rsid w:val="00A04789"/>
    <w:rsid w:val="00A0491C"/>
    <w:rsid w:val="00A04C08"/>
    <w:rsid w:val="00A04C39"/>
    <w:rsid w:val="00A04C82"/>
    <w:rsid w:val="00A04F78"/>
    <w:rsid w:val="00A0500D"/>
    <w:rsid w:val="00A05648"/>
    <w:rsid w:val="00A05CA3"/>
    <w:rsid w:val="00A05E47"/>
    <w:rsid w:val="00A060CE"/>
    <w:rsid w:val="00A066C1"/>
    <w:rsid w:val="00A0695F"/>
    <w:rsid w:val="00A06A05"/>
    <w:rsid w:val="00A06A38"/>
    <w:rsid w:val="00A06A54"/>
    <w:rsid w:val="00A06E5F"/>
    <w:rsid w:val="00A0728B"/>
    <w:rsid w:val="00A0728D"/>
    <w:rsid w:val="00A07416"/>
    <w:rsid w:val="00A0758F"/>
    <w:rsid w:val="00A079AB"/>
    <w:rsid w:val="00A07BCB"/>
    <w:rsid w:val="00A07BE6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217"/>
    <w:rsid w:val="00A12862"/>
    <w:rsid w:val="00A12884"/>
    <w:rsid w:val="00A129AE"/>
    <w:rsid w:val="00A12AA6"/>
    <w:rsid w:val="00A12D14"/>
    <w:rsid w:val="00A1343F"/>
    <w:rsid w:val="00A1356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AB0"/>
    <w:rsid w:val="00A15F04"/>
    <w:rsid w:val="00A15FAA"/>
    <w:rsid w:val="00A15FBA"/>
    <w:rsid w:val="00A161C6"/>
    <w:rsid w:val="00A163FC"/>
    <w:rsid w:val="00A16469"/>
    <w:rsid w:val="00A16647"/>
    <w:rsid w:val="00A1691C"/>
    <w:rsid w:val="00A169BD"/>
    <w:rsid w:val="00A16AE1"/>
    <w:rsid w:val="00A16FEA"/>
    <w:rsid w:val="00A17080"/>
    <w:rsid w:val="00A1737D"/>
    <w:rsid w:val="00A17716"/>
    <w:rsid w:val="00A179C1"/>
    <w:rsid w:val="00A200C8"/>
    <w:rsid w:val="00A2040E"/>
    <w:rsid w:val="00A20AFA"/>
    <w:rsid w:val="00A20E7E"/>
    <w:rsid w:val="00A21178"/>
    <w:rsid w:val="00A2132D"/>
    <w:rsid w:val="00A21810"/>
    <w:rsid w:val="00A21A34"/>
    <w:rsid w:val="00A21A52"/>
    <w:rsid w:val="00A21B88"/>
    <w:rsid w:val="00A21BE5"/>
    <w:rsid w:val="00A21EEF"/>
    <w:rsid w:val="00A223CC"/>
    <w:rsid w:val="00A2240D"/>
    <w:rsid w:val="00A22F0B"/>
    <w:rsid w:val="00A22F3B"/>
    <w:rsid w:val="00A23171"/>
    <w:rsid w:val="00A233B2"/>
    <w:rsid w:val="00A235BD"/>
    <w:rsid w:val="00A2365E"/>
    <w:rsid w:val="00A2366F"/>
    <w:rsid w:val="00A23868"/>
    <w:rsid w:val="00A2389E"/>
    <w:rsid w:val="00A23A00"/>
    <w:rsid w:val="00A23AEB"/>
    <w:rsid w:val="00A23CC1"/>
    <w:rsid w:val="00A23D27"/>
    <w:rsid w:val="00A23EB5"/>
    <w:rsid w:val="00A23FB2"/>
    <w:rsid w:val="00A243AD"/>
    <w:rsid w:val="00A24545"/>
    <w:rsid w:val="00A24673"/>
    <w:rsid w:val="00A24730"/>
    <w:rsid w:val="00A248FC"/>
    <w:rsid w:val="00A24AC2"/>
    <w:rsid w:val="00A24CDE"/>
    <w:rsid w:val="00A24E50"/>
    <w:rsid w:val="00A24EF6"/>
    <w:rsid w:val="00A251B2"/>
    <w:rsid w:val="00A253F0"/>
    <w:rsid w:val="00A25AE9"/>
    <w:rsid w:val="00A25C16"/>
    <w:rsid w:val="00A25F91"/>
    <w:rsid w:val="00A26497"/>
    <w:rsid w:val="00A264A8"/>
    <w:rsid w:val="00A26634"/>
    <w:rsid w:val="00A269D5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B56"/>
    <w:rsid w:val="00A30C69"/>
    <w:rsid w:val="00A30EB4"/>
    <w:rsid w:val="00A310A7"/>
    <w:rsid w:val="00A310E3"/>
    <w:rsid w:val="00A31110"/>
    <w:rsid w:val="00A317F4"/>
    <w:rsid w:val="00A3185D"/>
    <w:rsid w:val="00A318C9"/>
    <w:rsid w:val="00A31ADA"/>
    <w:rsid w:val="00A31B64"/>
    <w:rsid w:val="00A31F32"/>
    <w:rsid w:val="00A32167"/>
    <w:rsid w:val="00A321A2"/>
    <w:rsid w:val="00A322A1"/>
    <w:rsid w:val="00A326C9"/>
    <w:rsid w:val="00A327E5"/>
    <w:rsid w:val="00A328FA"/>
    <w:rsid w:val="00A329C9"/>
    <w:rsid w:val="00A32D76"/>
    <w:rsid w:val="00A330D8"/>
    <w:rsid w:val="00A33690"/>
    <w:rsid w:val="00A338BD"/>
    <w:rsid w:val="00A33ADD"/>
    <w:rsid w:val="00A346A1"/>
    <w:rsid w:val="00A34893"/>
    <w:rsid w:val="00A34CA6"/>
    <w:rsid w:val="00A34DC8"/>
    <w:rsid w:val="00A3526E"/>
    <w:rsid w:val="00A35285"/>
    <w:rsid w:val="00A35495"/>
    <w:rsid w:val="00A356AC"/>
    <w:rsid w:val="00A35BDD"/>
    <w:rsid w:val="00A35DAF"/>
    <w:rsid w:val="00A35EE6"/>
    <w:rsid w:val="00A363D0"/>
    <w:rsid w:val="00A365C4"/>
    <w:rsid w:val="00A36601"/>
    <w:rsid w:val="00A369C7"/>
    <w:rsid w:val="00A36D0C"/>
    <w:rsid w:val="00A36FC4"/>
    <w:rsid w:val="00A37436"/>
    <w:rsid w:val="00A3775E"/>
    <w:rsid w:val="00A3784C"/>
    <w:rsid w:val="00A37AB7"/>
    <w:rsid w:val="00A37E38"/>
    <w:rsid w:val="00A37EBB"/>
    <w:rsid w:val="00A401F8"/>
    <w:rsid w:val="00A405E4"/>
    <w:rsid w:val="00A40A95"/>
    <w:rsid w:val="00A40C7F"/>
    <w:rsid w:val="00A40E1A"/>
    <w:rsid w:val="00A40F36"/>
    <w:rsid w:val="00A411EB"/>
    <w:rsid w:val="00A415CE"/>
    <w:rsid w:val="00A419BE"/>
    <w:rsid w:val="00A41B10"/>
    <w:rsid w:val="00A41E16"/>
    <w:rsid w:val="00A41FA6"/>
    <w:rsid w:val="00A4225B"/>
    <w:rsid w:val="00A423A3"/>
    <w:rsid w:val="00A42711"/>
    <w:rsid w:val="00A4284A"/>
    <w:rsid w:val="00A429AA"/>
    <w:rsid w:val="00A42AF1"/>
    <w:rsid w:val="00A43048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AC1"/>
    <w:rsid w:val="00A44B83"/>
    <w:rsid w:val="00A44C19"/>
    <w:rsid w:val="00A44EB9"/>
    <w:rsid w:val="00A4534A"/>
    <w:rsid w:val="00A453C0"/>
    <w:rsid w:val="00A455CF"/>
    <w:rsid w:val="00A45607"/>
    <w:rsid w:val="00A45B69"/>
    <w:rsid w:val="00A45EBD"/>
    <w:rsid w:val="00A46395"/>
    <w:rsid w:val="00A464A0"/>
    <w:rsid w:val="00A466A2"/>
    <w:rsid w:val="00A4670C"/>
    <w:rsid w:val="00A46992"/>
    <w:rsid w:val="00A46A64"/>
    <w:rsid w:val="00A46DD2"/>
    <w:rsid w:val="00A46EC5"/>
    <w:rsid w:val="00A4718F"/>
    <w:rsid w:val="00A471D7"/>
    <w:rsid w:val="00A4745D"/>
    <w:rsid w:val="00A474A1"/>
    <w:rsid w:val="00A474AD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698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2ED8"/>
    <w:rsid w:val="00A532BD"/>
    <w:rsid w:val="00A53B94"/>
    <w:rsid w:val="00A53BC4"/>
    <w:rsid w:val="00A5416F"/>
    <w:rsid w:val="00A54576"/>
    <w:rsid w:val="00A545ED"/>
    <w:rsid w:val="00A548B7"/>
    <w:rsid w:val="00A54E98"/>
    <w:rsid w:val="00A55783"/>
    <w:rsid w:val="00A55A0D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5"/>
    <w:rsid w:val="00A568E7"/>
    <w:rsid w:val="00A56BE4"/>
    <w:rsid w:val="00A56BE9"/>
    <w:rsid w:val="00A56DCF"/>
    <w:rsid w:val="00A5700D"/>
    <w:rsid w:val="00A570DF"/>
    <w:rsid w:val="00A5724A"/>
    <w:rsid w:val="00A578FE"/>
    <w:rsid w:val="00A57904"/>
    <w:rsid w:val="00A57C83"/>
    <w:rsid w:val="00A60799"/>
    <w:rsid w:val="00A60821"/>
    <w:rsid w:val="00A60B02"/>
    <w:rsid w:val="00A60B3A"/>
    <w:rsid w:val="00A60BA0"/>
    <w:rsid w:val="00A61037"/>
    <w:rsid w:val="00A61080"/>
    <w:rsid w:val="00A6113B"/>
    <w:rsid w:val="00A61816"/>
    <w:rsid w:val="00A619B4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E3E"/>
    <w:rsid w:val="00A63193"/>
    <w:rsid w:val="00A632B9"/>
    <w:rsid w:val="00A63613"/>
    <w:rsid w:val="00A63D2E"/>
    <w:rsid w:val="00A63EAA"/>
    <w:rsid w:val="00A63FF0"/>
    <w:rsid w:val="00A64432"/>
    <w:rsid w:val="00A6476F"/>
    <w:rsid w:val="00A64854"/>
    <w:rsid w:val="00A64A51"/>
    <w:rsid w:val="00A64AA2"/>
    <w:rsid w:val="00A64BF4"/>
    <w:rsid w:val="00A64D1D"/>
    <w:rsid w:val="00A64F4C"/>
    <w:rsid w:val="00A653CE"/>
    <w:rsid w:val="00A656CA"/>
    <w:rsid w:val="00A658B8"/>
    <w:rsid w:val="00A6596A"/>
    <w:rsid w:val="00A65A23"/>
    <w:rsid w:val="00A66069"/>
    <w:rsid w:val="00A660FF"/>
    <w:rsid w:val="00A66790"/>
    <w:rsid w:val="00A667F9"/>
    <w:rsid w:val="00A6687D"/>
    <w:rsid w:val="00A668DB"/>
    <w:rsid w:val="00A66AFB"/>
    <w:rsid w:val="00A66D94"/>
    <w:rsid w:val="00A6714A"/>
    <w:rsid w:val="00A6716E"/>
    <w:rsid w:val="00A6741D"/>
    <w:rsid w:val="00A67AD7"/>
    <w:rsid w:val="00A67E37"/>
    <w:rsid w:val="00A67E61"/>
    <w:rsid w:val="00A67F8B"/>
    <w:rsid w:val="00A704BD"/>
    <w:rsid w:val="00A704FC"/>
    <w:rsid w:val="00A705D8"/>
    <w:rsid w:val="00A709F8"/>
    <w:rsid w:val="00A70A64"/>
    <w:rsid w:val="00A71260"/>
    <w:rsid w:val="00A71487"/>
    <w:rsid w:val="00A718E5"/>
    <w:rsid w:val="00A71E21"/>
    <w:rsid w:val="00A722EA"/>
    <w:rsid w:val="00A72526"/>
    <w:rsid w:val="00A728D6"/>
    <w:rsid w:val="00A728FF"/>
    <w:rsid w:val="00A72AB0"/>
    <w:rsid w:val="00A72C7E"/>
    <w:rsid w:val="00A72C87"/>
    <w:rsid w:val="00A72E48"/>
    <w:rsid w:val="00A72F0E"/>
    <w:rsid w:val="00A7336A"/>
    <w:rsid w:val="00A7368A"/>
    <w:rsid w:val="00A7399B"/>
    <w:rsid w:val="00A73A70"/>
    <w:rsid w:val="00A73CC6"/>
    <w:rsid w:val="00A743B2"/>
    <w:rsid w:val="00A745F2"/>
    <w:rsid w:val="00A746AE"/>
    <w:rsid w:val="00A74827"/>
    <w:rsid w:val="00A74A9F"/>
    <w:rsid w:val="00A74B86"/>
    <w:rsid w:val="00A75152"/>
    <w:rsid w:val="00A752E7"/>
    <w:rsid w:val="00A753C0"/>
    <w:rsid w:val="00A75799"/>
    <w:rsid w:val="00A7580E"/>
    <w:rsid w:val="00A75BB8"/>
    <w:rsid w:val="00A75D57"/>
    <w:rsid w:val="00A76124"/>
    <w:rsid w:val="00A7645E"/>
    <w:rsid w:val="00A764F1"/>
    <w:rsid w:val="00A76880"/>
    <w:rsid w:val="00A76FFF"/>
    <w:rsid w:val="00A772B6"/>
    <w:rsid w:val="00A778B4"/>
    <w:rsid w:val="00A77D92"/>
    <w:rsid w:val="00A77EF8"/>
    <w:rsid w:val="00A8001C"/>
    <w:rsid w:val="00A8016F"/>
    <w:rsid w:val="00A805C3"/>
    <w:rsid w:val="00A80BC0"/>
    <w:rsid w:val="00A80C15"/>
    <w:rsid w:val="00A80F7C"/>
    <w:rsid w:val="00A812CC"/>
    <w:rsid w:val="00A8136B"/>
    <w:rsid w:val="00A81519"/>
    <w:rsid w:val="00A8175D"/>
    <w:rsid w:val="00A8185B"/>
    <w:rsid w:val="00A81BF4"/>
    <w:rsid w:val="00A81C8C"/>
    <w:rsid w:val="00A81CE5"/>
    <w:rsid w:val="00A81FF7"/>
    <w:rsid w:val="00A8272C"/>
    <w:rsid w:val="00A82895"/>
    <w:rsid w:val="00A83255"/>
    <w:rsid w:val="00A83401"/>
    <w:rsid w:val="00A834BF"/>
    <w:rsid w:val="00A834C3"/>
    <w:rsid w:val="00A836F6"/>
    <w:rsid w:val="00A8392A"/>
    <w:rsid w:val="00A83A11"/>
    <w:rsid w:val="00A840B3"/>
    <w:rsid w:val="00A84261"/>
    <w:rsid w:val="00A84855"/>
    <w:rsid w:val="00A84B10"/>
    <w:rsid w:val="00A84B11"/>
    <w:rsid w:val="00A8518F"/>
    <w:rsid w:val="00A85300"/>
    <w:rsid w:val="00A854BD"/>
    <w:rsid w:val="00A857F8"/>
    <w:rsid w:val="00A85DBB"/>
    <w:rsid w:val="00A8620B"/>
    <w:rsid w:val="00A86416"/>
    <w:rsid w:val="00A8664B"/>
    <w:rsid w:val="00A86B14"/>
    <w:rsid w:val="00A86D3E"/>
    <w:rsid w:val="00A86E84"/>
    <w:rsid w:val="00A87552"/>
    <w:rsid w:val="00A879B7"/>
    <w:rsid w:val="00A87A0F"/>
    <w:rsid w:val="00A87FB6"/>
    <w:rsid w:val="00A903C8"/>
    <w:rsid w:val="00A903FE"/>
    <w:rsid w:val="00A909D6"/>
    <w:rsid w:val="00A90A1E"/>
    <w:rsid w:val="00A90B4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E89"/>
    <w:rsid w:val="00A93171"/>
    <w:rsid w:val="00A93492"/>
    <w:rsid w:val="00A934C0"/>
    <w:rsid w:val="00A9396B"/>
    <w:rsid w:val="00A93AA6"/>
    <w:rsid w:val="00A93B0A"/>
    <w:rsid w:val="00A93EAF"/>
    <w:rsid w:val="00A94050"/>
    <w:rsid w:val="00A94159"/>
    <w:rsid w:val="00A94270"/>
    <w:rsid w:val="00A94DA8"/>
    <w:rsid w:val="00A950A8"/>
    <w:rsid w:val="00A952EA"/>
    <w:rsid w:val="00A9530F"/>
    <w:rsid w:val="00A9577D"/>
    <w:rsid w:val="00A958A5"/>
    <w:rsid w:val="00A95A09"/>
    <w:rsid w:val="00A95CF9"/>
    <w:rsid w:val="00A95E33"/>
    <w:rsid w:val="00A95E3D"/>
    <w:rsid w:val="00A95EC3"/>
    <w:rsid w:val="00A96175"/>
    <w:rsid w:val="00A962FF"/>
    <w:rsid w:val="00A96792"/>
    <w:rsid w:val="00A96BA2"/>
    <w:rsid w:val="00A96E48"/>
    <w:rsid w:val="00A96ECA"/>
    <w:rsid w:val="00A96F73"/>
    <w:rsid w:val="00A97075"/>
    <w:rsid w:val="00A971F8"/>
    <w:rsid w:val="00A97206"/>
    <w:rsid w:val="00A972A0"/>
    <w:rsid w:val="00A9739A"/>
    <w:rsid w:val="00A975DC"/>
    <w:rsid w:val="00A97897"/>
    <w:rsid w:val="00A979C7"/>
    <w:rsid w:val="00A97B21"/>
    <w:rsid w:val="00A97C81"/>
    <w:rsid w:val="00A97CCC"/>
    <w:rsid w:val="00A97E40"/>
    <w:rsid w:val="00AA0003"/>
    <w:rsid w:val="00AA04D8"/>
    <w:rsid w:val="00AA0CB3"/>
    <w:rsid w:val="00AA0E9A"/>
    <w:rsid w:val="00AA0FC5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AE9"/>
    <w:rsid w:val="00AA2DBD"/>
    <w:rsid w:val="00AA2EC8"/>
    <w:rsid w:val="00AA302A"/>
    <w:rsid w:val="00AA319F"/>
    <w:rsid w:val="00AA321D"/>
    <w:rsid w:val="00AA329B"/>
    <w:rsid w:val="00AA331A"/>
    <w:rsid w:val="00AA338F"/>
    <w:rsid w:val="00AA3496"/>
    <w:rsid w:val="00AA34FA"/>
    <w:rsid w:val="00AA3609"/>
    <w:rsid w:val="00AA385D"/>
    <w:rsid w:val="00AA3945"/>
    <w:rsid w:val="00AA3955"/>
    <w:rsid w:val="00AA43FF"/>
    <w:rsid w:val="00AA4705"/>
    <w:rsid w:val="00AA47E2"/>
    <w:rsid w:val="00AA490F"/>
    <w:rsid w:val="00AA4B97"/>
    <w:rsid w:val="00AA4FD8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9B"/>
    <w:rsid w:val="00AA69DF"/>
    <w:rsid w:val="00AA6A1C"/>
    <w:rsid w:val="00AA6F62"/>
    <w:rsid w:val="00AA6FDE"/>
    <w:rsid w:val="00AA7081"/>
    <w:rsid w:val="00AA78D1"/>
    <w:rsid w:val="00AA7A7E"/>
    <w:rsid w:val="00AA7A91"/>
    <w:rsid w:val="00AA7B28"/>
    <w:rsid w:val="00AA7BFC"/>
    <w:rsid w:val="00AB013C"/>
    <w:rsid w:val="00AB0465"/>
    <w:rsid w:val="00AB085D"/>
    <w:rsid w:val="00AB16D4"/>
    <w:rsid w:val="00AB16F3"/>
    <w:rsid w:val="00AB19DD"/>
    <w:rsid w:val="00AB1CC4"/>
    <w:rsid w:val="00AB1CDA"/>
    <w:rsid w:val="00AB1F65"/>
    <w:rsid w:val="00AB2129"/>
    <w:rsid w:val="00AB226C"/>
    <w:rsid w:val="00AB234A"/>
    <w:rsid w:val="00AB23ED"/>
    <w:rsid w:val="00AB242E"/>
    <w:rsid w:val="00AB260A"/>
    <w:rsid w:val="00AB316E"/>
    <w:rsid w:val="00AB35B7"/>
    <w:rsid w:val="00AB36F2"/>
    <w:rsid w:val="00AB374F"/>
    <w:rsid w:val="00AB4143"/>
    <w:rsid w:val="00AB43AA"/>
    <w:rsid w:val="00AB46F6"/>
    <w:rsid w:val="00AB488E"/>
    <w:rsid w:val="00AB4928"/>
    <w:rsid w:val="00AB494B"/>
    <w:rsid w:val="00AB4A58"/>
    <w:rsid w:val="00AB4D7F"/>
    <w:rsid w:val="00AB4E7E"/>
    <w:rsid w:val="00AB4FC4"/>
    <w:rsid w:val="00AB58B2"/>
    <w:rsid w:val="00AB5AC7"/>
    <w:rsid w:val="00AB5D1D"/>
    <w:rsid w:val="00AB5EA6"/>
    <w:rsid w:val="00AB5F73"/>
    <w:rsid w:val="00AB614D"/>
    <w:rsid w:val="00AB617A"/>
    <w:rsid w:val="00AB6282"/>
    <w:rsid w:val="00AB63FA"/>
    <w:rsid w:val="00AB6943"/>
    <w:rsid w:val="00AB7348"/>
    <w:rsid w:val="00AB7519"/>
    <w:rsid w:val="00AB791B"/>
    <w:rsid w:val="00AC0825"/>
    <w:rsid w:val="00AC0B21"/>
    <w:rsid w:val="00AC0E40"/>
    <w:rsid w:val="00AC1514"/>
    <w:rsid w:val="00AC17F3"/>
    <w:rsid w:val="00AC1807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3547"/>
    <w:rsid w:val="00AC3EDC"/>
    <w:rsid w:val="00AC4341"/>
    <w:rsid w:val="00AC470E"/>
    <w:rsid w:val="00AC47AB"/>
    <w:rsid w:val="00AC4FAF"/>
    <w:rsid w:val="00AC5093"/>
    <w:rsid w:val="00AC5340"/>
    <w:rsid w:val="00AC58B4"/>
    <w:rsid w:val="00AC5C69"/>
    <w:rsid w:val="00AC5D37"/>
    <w:rsid w:val="00AC5D62"/>
    <w:rsid w:val="00AC6C3A"/>
    <w:rsid w:val="00AC6E31"/>
    <w:rsid w:val="00AC7012"/>
    <w:rsid w:val="00AC7223"/>
    <w:rsid w:val="00AC729A"/>
    <w:rsid w:val="00AC74F3"/>
    <w:rsid w:val="00AC769A"/>
    <w:rsid w:val="00AC7A90"/>
    <w:rsid w:val="00AC7A9F"/>
    <w:rsid w:val="00AC7C03"/>
    <w:rsid w:val="00AC7D44"/>
    <w:rsid w:val="00AC7D4B"/>
    <w:rsid w:val="00AC7DBC"/>
    <w:rsid w:val="00AD01BB"/>
    <w:rsid w:val="00AD024C"/>
    <w:rsid w:val="00AD02FC"/>
    <w:rsid w:val="00AD0304"/>
    <w:rsid w:val="00AD032F"/>
    <w:rsid w:val="00AD05EA"/>
    <w:rsid w:val="00AD0ABD"/>
    <w:rsid w:val="00AD0D90"/>
    <w:rsid w:val="00AD1176"/>
    <w:rsid w:val="00AD1909"/>
    <w:rsid w:val="00AD1AA1"/>
    <w:rsid w:val="00AD1BA9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2FB"/>
    <w:rsid w:val="00AD431C"/>
    <w:rsid w:val="00AD4345"/>
    <w:rsid w:val="00AD4398"/>
    <w:rsid w:val="00AD4427"/>
    <w:rsid w:val="00AD466D"/>
    <w:rsid w:val="00AD496A"/>
    <w:rsid w:val="00AD4B00"/>
    <w:rsid w:val="00AD4BB3"/>
    <w:rsid w:val="00AD4C03"/>
    <w:rsid w:val="00AD4DD7"/>
    <w:rsid w:val="00AD4F75"/>
    <w:rsid w:val="00AD52B7"/>
    <w:rsid w:val="00AD52DA"/>
    <w:rsid w:val="00AD5362"/>
    <w:rsid w:val="00AD5473"/>
    <w:rsid w:val="00AD555B"/>
    <w:rsid w:val="00AD5D03"/>
    <w:rsid w:val="00AD5D16"/>
    <w:rsid w:val="00AD5D82"/>
    <w:rsid w:val="00AD5E21"/>
    <w:rsid w:val="00AD5E9F"/>
    <w:rsid w:val="00AD63A5"/>
    <w:rsid w:val="00AD662D"/>
    <w:rsid w:val="00AD693F"/>
    <w:rsid w:val="00AD6FFD"/>
    <w:rsid w:val="00AD7760"/>
    <w:rsid w:val="00AD77B5"/>
    <w:rsid w:val="00AD7AC5"/>
    <w:rsid w:val="00AD7D25"/>
    <w:rsid w:val="00AD7EA2"/>
    <w:rsid w:val="00AD7EB3"/>
    <w:rsid w:val="00AE02C4"/>
    <w:rsid w:val="00AE0434"/>
    <w:rsid w:val="00AE0853"/>
    <w:rsid w:val="00AE0D65"/>
    <w:rsid w:val="00AE0EDD"/>
    <w:rsid w:val="00AE11FA"/>
    <w:rsid w:val="00AE13DD"/>
    <w:rsid w:val="00AE141B"/>
    <w:rsid w:val="00AE159E"/>
    <w:rsid w:val="00AE16A0"/>
    <w:rsid w:val="00AE18D3"/>
    <w:rsid w:val="00AE193F"/>
    <w:rsid w:val="00AE1A51"/>
    <w:rsid w:val="00AE1BFE"/>
    <w:rsid w:val="00AE1CF3"/>
    <w:rsid w:val="00AE1D86"/>
    <w:rsid w:val="00AE1FE0"/>
    <w:rsid w:val="00AE2373"/>
    <w:rsid w:val="00AE2409"/>
    <w:rsid w:val="00AE2805"/>
    <w:rsid w:val="00AE28BD"/>
    <w:rsid w:val="00AE2AEC"/>
    <w:rsid w:val="00AE2CF3"/>
    <w:rsid w:val="00AE2D55"/>
    <w:rsid w:val="00AE2DBB"/>
    <w:rsid w:val="00AE304B"/>
    <w:rsid w:val="00AE3203"/>
    <w:rsid w:val="00AE3A91"/>
    <w:rsid w:val="00AE3B13"/>
    <w:rsid w:val="00AE3C38"/>
    <w:rsid w:val="00AE3DD0"/>
    <w:rsid w:val="00AE3EE8"/>
    <w:rsid w:val="00AE453E"/>
    <w:rsid w:val="00AE4A14"/>
    <w:rsid w:val="00AE4D59"/>
    <w:rsid w:val="00AE5086"/>
    <w:rsid w:val="00AE50F2"/>
    <w:rsid w:val="00AE5BFA"/>
    <w:rsid w:val="00AE5CBE"/>
    <w:rsid w:val="00AE60C6"/>
    <w:rsid w:val="00AE642D"/>
    <w:rsid w:val="00AE697C"/>
    <w:rsid w:val="00AE6A35"/>
    <w:rsid w:val="00AE6A91"/>
    <w:rsid w:val="00AE6D3E"/>
    <w:rsid w:val="00AE6F9E"/>
    <w:rsid w:val="00AE741E"/>
    <w:rsid w:val="00AE7842"/>
    <w:rsid w:val="00AE7B35"/>
    <w:rsid w:val="00AE7D4B"/>
    <w:rsid w:val="00AE7DB5"/>
    <w:rsid w:val="00AE7E34"/>
    <w:rsid w:val="00AE7FE3"/>
    <w:rsid w:val="00AF00A5"/>
    <w:rsid w:val="00AF0273"/>
    <w:rsid w:val="00AF0334"/>
    <w:rsid w:val="00AF09DA"/>
    <w:rsid w:val="00AF0B03"/>
    <w:rsid w:val="00AF113D"/>
    <w:rsid w:val="00AF1233"/>
    <w:rsid w:val="00AF167D"/>
    <w:rsid w:val="00AF16CC"/>
    <w:rsid w:val="00AF1DC9"/>
    <w:rsid w:val="00AF1E86"/>
    <w:rsid w:val="00AF2127"/>
    <w:rsid w:val="00AF2222"/>
    <w:rsid w:val="00AF2458"/>
    <w:rsid w:val="00AF25B8"/>
    <w:rsid w:val="00AF268E"/>
    <w:rsid w:val="00AF2A89"/>
    <w:rsid w:val="00AF305E"/>
    <w:rsid w:val="00AF31DC"/>
    <w:rsid w:val="00AF325E"/>
    <w:rsid w:val="00AF3358"/>
    <w:rsid w:val="00AF37CB"/>
    <w:rsid w:val="00AF383C"/>
    <w:rsid w:val="00AF3936"/>
    <w:rsid w:val="00AF3B06"/>
    <w:rsid w:val="00AF41DE"/>
    <w:rsid w:val="00AF431F"/>
    <w:rsid w:val="00AF46A5"/>
    <w:rsid w:val="00AF4AF2"/>
    <w:rsid w:val="00AF4BB2"/>
    <w:rsid w:val="00AF4E58"/>
    <w:rsid w:val="00AF4EB8"/>
    <w:rsid w:val="00AF4EC7"/>
    <w:rsid w:val="00AF4EE7"/>
    <w:rsid w:val="00AF5281"/>
    <w:rsid w:val="00AF56DB"/>
    <w:rsid w:val="00AF5917"/>
    <w:rsid w:val="00AF5950"/>
    <w:rsid w:val="00AF5DBD"/>
    <w:rsid w:val="00AF5E15"/>
    <w:rsid w:val="00AF5F80"/>
    <w:rsid w:val="00AF6107"/>
    <w:rsid w:val="00AF614C"/>
    <w:rsid w:val="00AF6164"/>
    <w:rsid w:val="00AF64AB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D5C"/>
    <w:rsid w:val="00AF7EC1"/>
    <w:rsid w:val="00AF7EE1"/>
    <w:rsid w:val="00B00905"/>
    <w:rsid w:val="00B00A9F"/>
    <w:rsid w:val="00B00C54"/>
    <w:rsid w:val="00B01151"/>
    <w:rsid w:val="00B01255"/>
    <w:rsid w:val="00B0130A"/>
    <w:rsid w:val="00B01816"/>
    <w:rsid w:val="00B01C9C"/>
    <w:rsid w:val="00B01D1F"/>
    <w:rsid w:val="00B01F73"/>
    <w:rsid w:val="00B02132"/>
    <w:rsid w:val="00B03148"/>
    <w:rsid w:val="00B031C3"/>
    <w:rsid w:val="00B0350A"/>
    <w:rsid w:val="00B0382A"/>
    <w:rsid w:val="00B03990"/>
    <w:rsid w:val="00B03DF0"/>
    <w:rsid w:val="00B03E65"/>
    <w:rsid w:val="00B03FDB"/>
    <w:rsid w:val="00B042AD"/>
    <w:rsid w:val="00B042B6"/>
    <w:rsid w:val="00B044CD"/>
    <w:rsid w:val="00B04731"/>
    <w:rsid w:val="00B0476B"/>
    <w:rsid w:val="00B04899"/>
    <w:rsid w:val="00B048E3"/>
    <w:rsid w:val="00B04B0A"/>
    <w:rsid w:val="00B04C44"/>
    <w:rsid w:val="00B04F55"/>
    <w:rsid w:val="00B05184"/>
    <w:rsid w:val="00B05290"/>
    <w:rsid w:val="00B05462"/>
    <w:rsid w:val="00B059C0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BAD"/>
    <w:rsid w:val="00B07D3B"/>
    <w:rsid w:val="00B07F40"/>
    <w:rsid w:val="00B10277"/>
    <w:rsid w:val="00B102A1"/>
    <w:rsid w:val="00B103BF"/>
    <w:rsid w:val="00B103F6"/>
    <w:rsid w:val="00B1040D"/>
    <w:rsid w:val="00B10523"/>
    <w:rsid w:val="00B10832"/>
    <w:rsid w:val="00B10F50"/>
    <w:rsid w:val="00B110F1"/>
    <w:rsid w:val="00B1126A"/>
    <w:rsid w:val="00B1176D"/>
    <w:rsid w:val="00B11EBC"/>
    <w:rsid w:val="00B1270E"/>
    <w:rsid w:val="00B128D7"/>
    <w:rsid w:val="00B12D6A"/>
    <w:rsid w:val="00B12DCC"/>
    <w:rsid w:val="00B12F69"/>
    <w:rsid w:val="00B130A6"/>
    <w:rsid w:val="00B130D3"/>
    <w:rsid w:val="00B132FA"/>
    <w:rsid w:val="00B13644"/>
    <w:rsid w:val="00B13805"/>
    <w:rsid w:val="00B1380A"/>
    <w:rsid w:val="00B13843"/>
    <w:rsid w:val="00B13A5F"/>
    <w:rsid w:val="00B13BF4"/>
    <w:rsid w:val="00B13EFD"/>
    <w:rsid w:val="00B142CD"/>
    <w:rsid w:val="00B14317"/>
    <w:rsid w:val="00B1440B"/>
    <w:rsid w:val="00B14474"/>
    <w:rsid w:val="00B14745"/>
    <w:rsid w:val="00B14D74"/>
    <w:rsid w:val="00B15066"/>
    <w:rsid w:val="00B151C4"/>
    <w:rsid w:val="00B15426"/>
    <w:rsid w:val="00B15921"/>
    <w:rsid w:val="00B15C6C"/>
    <w:rsid w:val="00B15FBE"/>
    <w:rsid w:val="00B16642"/>
    <w:rsid w:val="00B16721"/>
    <w:rsid w:val="00B16C4A"/>
    <w:rsid w:val="00B172EA"/>
    <w:rsid w:val="00B1733C"/>
    <w:rsid w:val="00B17380"/>
    <w:rsid w:val="00B176A1"/>
    <w:rsid w:val="00B178E6"/>
    <w:rsid w:val="00B1792D"/>
    <w:rsid w:val="00B17A0A"/>
    <w:rsid w:val="00B17BE6"/>
    <w:rsid w:val="00B17BEB"/>
    <w:rsid w:val="00B17E67"/>
    <w:rsid w:val="00B2023A"/>
    <w:rsid w:val="00B20265"/>
    <w:rsid w:val="00B2068B"/>
    <w:rsid w:val="00B20A5B"/>
    <w:rsid w:val="00B20AC8"/>
    <w:rsid w:val="00B20B5E"/>
    <w:rsid w:val="00B20C4A"/>
    <w:rsid w:val="00B20D7E"/>
    <w:rsid w:val="00B21002"/>
    <w:rsid w:val="00B211BA"/>
    <w:rsid w:val="00B21461"/>
    <w:rsid w:val="00B218B1"/>
    <w:rsid w:val="00B21D56"/>
    <w:rsid w:val="00B21E39"/>
    <w:rsid w:val="00B22383"/>
    <w:rsid w:val="00B22AF3"/>
    <w:rsid w:val="00B22BE6"/>
    <w:rsid w:val="00B22FC5"/>
    <w:rsid w:val="00B23059"/>
    <w:rsid w:val="00B235A6"/>
    <w:rsid w:val="00B236ED"/>
    <w:rsid w:val="00B239AD"/>
    <w:rsid w:val="00B239D8"/>
    <w:rsid w:val="00B239FD"/>
    <w:rsid w:val="00B241AF"/>
    <w:rsid w:val="00B24262"/>
    <w:rsid w:val="00B2429F"/>
    <w:rsid w:val="00B24490"/>
    <w:rsid w:val="00B24816"/>
    <w:rsid w:val="00B24831"/>
    <w:rsid w:val="00B24983"/>
    <w:rsid w:val="00B24D99"/>
    <w:rsid w:val="00B251D6"/>
    <w:rsid w:val="00B25367"/>
    <w:rsid w:val="00B25599"/>
    <w:rsid w:val="00B2592C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525"/>
    <w:rsid w:val="00B30747"/>
    <w:rsid w:val="00B307CB"/>
    <w:rsid w:val="00B30A68"/>
    <w:rsid w:val="00B31180"/>
    <w:rsid w:val="00B3136E"/>
    <w:rsid w:val="00B3173E"/>
    <w:rsid w:val="00B319F4"/>
    <w:rsid w:val="00B31B1E"/>
    <w:rsid w:val="00B31C2A"/>
    <w:rsid w:val="00B31EB3"/>
    <w:rsid w:val="00B31F0C"/>
    <w:rsid w:val="00B31F99"/>
    <w:rsid w:val="00B3205B"/>
    <w:rsid w:val="00B32284"/>
    <w:rsid w:val="00B32292"/>
    <w:rsid w:val="00B32368"/>
    <w:rsid w:val="00B323E5"/>
    <w:rsid w:val="00B326DC"/>
    <w:rsid w:val="00B32778"/>
    <w:rsid w:val="00B327F9"/>
    <w:rsid w:val="00B32877"/>
    <w:rsid w:val="00B32A45"/>
    <w:rsid w:val="00B32D35"/>
    <w:rsid w:val="00B32DA4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19B"/>
    <w:rsid w:val="00B34A53"/>
    <w:rsid w:val="00B34BD7"/>
    <w:rsid w:val="00B34E2E"/>
    <w:rsid w:val="00B34EC6"/>
    <w:rsid w:val="00B352AE"/>
    <w:rsid w:val="00B35B85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9D4"/>
    <w:rsid w:val="00B36AB7"/>
    <w:rsid w:val="00B36C0A"/>
    <w:rsid w:val="00B36EB7"/>
    <w:rsid w:val="00B371BA"/>
    <w:rsid w:val="00B37219"/>
    <w:rsid w:val="00B37411"/>
    <w:rsid w:val="00B3741A"/>
    <w:rsid w:val="00B37487"/>
    <w:rsid w:val="00B3788B"/>
    <w:rsid w:val="00B37BCD"/>
    <w:rsid w:val="00B400B6"/>
    <w:rsid w:val="00B40166"/>
    <w:rsid w:val="00B403B2"/>
    <w:rsid w:val="00B403FC"/>
    <w:rsid w:val="00B4040C"/>
    <w:rsid w:val="00B40881"/>
    <w:rsid w:val="00B409AF"/>
    <w:rsid w:val="00B40BA3"/>
    <w:rsid w:val="00B40C54"/>
    <w:rsid w:val="00B4112A"/>
    <w:rsid w:val="00B41392"/>
    <w:rsid w:val="00B415DD"/>
    <w:rsid w:val="00B418E2"/>
    <w:rsid w:val="00B41C8D"/>
    <w:rsid w:val="00B41DEB"/>
    <w:rsid w:val="00B42329"/>
    <w:rsid w:val="00B424C0"/>
    <w:rsid w:val="00B429A9"/>
    <w:rsid w:val="00B42D9D"/>
    <w:rsid w:val="00B432A5"/>
    <w:rsid w:val="00B433E2"/>
    <w:rsid w:val="00B43484"/>
    <w:rsid w:val="00B43533"/>
    <w:rsid w:val="00B43586"/>
    <w:rsid w:val="00B4360B"/>
    <w:rsid w:val="00B4380E"/>
    <w:rsid w:val="00B43811"/>
    <w:rsid w:val="00B43CD7"/>
    <w:rsid w:val="00B43D1D"/>
    <w:rsid w:val="00B44347"/>
    <w:rsid w:val="00B44993"/>
    <w:rsid w:val="00B44EC0"/>
    <w:rsid w:val="00B45189"/>
    <w:rsid w:val="00B4521C"/>
    <w:rsid w:val="00B45695"/>
    <w:rsid w:val="00B45A8A"/>
    <w:rsid w:val="00B46047"/>
    <w:rsid w:val="00B463E4"/>
    <w:rsid w:val="00B46453"/>
    <w:rsid w:val="00B464CD"/>
    <w:rsid w:val="00B46847"/>
    <w:rsid w:val="00B46B1F"/>
    <w:rsid w:val="00B47751"/>
    <w:rsid w:val="00B47B57"/>
    <w:rsid w:val="00B47ED0"/>
    <w:rsid w:val="00B47F31"/>
    <w:rsid w:val="00B506D3"/>
    <w:rsid w:val="00B50933"/>
    <w:rsid w:val="00B50E20"/>
    <w:rsid w:val="00B514C7"/>
    <w:rsid w:val="00B51699"/>
    <w:rsid w:val="00B5194E"/>
    <w:rsid w:val="00B51A14"/>
    <w:rsid w:val="00B51A1B"/>
    <w:rsid w:val="00B51DA4"/>
    <w:rsid w:val="00B51EBB"/>
    <w:rsid w:val="00B51F77"/>
    <w:rsid w:val="00B5222B"/>
    <w:rsid w:val="00B5226E"/>
    <w:rsid w:val="00B5247A"/>
    <w:rsid w:val="00B5251F"/>
    <w:rsid w:val="00B526FB"/>
    <w:rsid w:val="00B52AB9"/>
    <w:rsid w:val="00B52B47"/>
    <w:rsid w:val="00B52B5C"/>
    <w:rsid w:val="00B52E0D"/>
    <w:rsid w:val="00B53153"/>
    <w:rsid w:val="00B53267"/>
    <w:rsid w:val="00B53DBF"/>
    <w:rsid w:val="00B53E60"/>
    <w:rsid w:val="00B54515"/>
    <w:rsid w:val="00B545F3"/>
    <w:rsid w:val="00B5471A"/>
    <w:rsid w:val="00B54954"/>
    <w:rsid w:val="00B553C5"/>
    <w:rsid w:val="00B557A6"/>
    <w:rsid w:val="00B56138"/>
    <w:rsid w:val="00B56596"/>
    <w:rsid w:val="00B56C65"/>
    <w:rsid w:val="00B56F3A"/>
    <w:rsid w:val="00B57251"/>
    <w:rsid w:val="00B5726E"/>
    <w:rsid w:val="00B5736C"/>
    <w:rsid w:val="00B57794"/>
    <w:rsid w:val="00B578C0"/>
    <w:rsid w:val="00B57A1A"/>
    <w:rsid w:val="00B57CDE"/>
    <w:rsid w:val="00B57D18"/>
    <w:rsid w:val="00B57E24"/>
    <w:rsid w:val="00B57E43"/>
    <w:rsid w:val="00B57ED9"/>
    <w:rsid w:val="00B6035D"/>
    <w:rsid w:val="00B6058B"/>
    <w:rsid w:val="00B60A42"/>
    <w:rsid w:val="00B60C1C"/>
    <w:rsid w:val="00B616B1"/>
    <w:rsid w:val="00B61A82"/>
    <w:rsid w:val="00B61C7E"/>
    <w:rsid w:val="00B61D01"/>
    <w:rsid w:val="00B62114"/>
    <w:rsid w:val="00B624AB"/>
    <w:rsid w:val="00B62507"/>
    <w:rsid w:val="00B62747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A1D"/>
    <w:rsid w:val="00B64BAA"/>
    <w:rsid w:val="00B64C54"/>
    <w:rsid w:val="00B64D39"/>
    <w:rsid w:val="00B64F9D"/>
    <w:rsid w:val="00B64FF5"/>
    <w:rsid w:val="00B654D3"/>
    <w:rsid w:val="00B65A0D"/>
    <w:rsid w:val="00B65B66"/>
    <w:rsid w:val="00B65D16"/>
    <w:rsid w:val="00B661B0"/>
    <w:rsid w:val="00B661F2"/>
    <w:rsid w:val="00B66B31"/>
    <w:rsid w:val="00B66CD5"/>
    <w:rsid w:val="00B66EC0"/>
    <w:rsid w:val="00B6773B"/>
    <w:rsid w:val="00B67E0D"/>
    <w:rsid w:val="00B70198"/>
    <w:rsid w:val="00B70336"/>
    <w:rsid w:val="00B7036D"/>
    <w:rsid w:val="00B703E0"/>
    <w:rsid w:val="00B7071C"/>
    <w:rsid w:val="00B70A8D"/>
    <w:rsid w:val="00B70BBE"/>
    <w:rsid w:val="00B70BC2"/>
    <w:rsid w:val="00B70D91"/>
    <w:rsid w:val="00B70E36"/>
    <w:rsid w:val="00B70F09"/>
    <w:rsid w:val="00B71333"/>
    <w:rsid w:val="00B7170C"/>
    <w:rsid w:val="00B71BF1"/>
    <w:rsid w:val="00B71C94"/>
    <w:rsid w:val="00B7200F"/>
    <w:rsid w:val="00B72124"/>
    <w:rsid w:val="00B72AB2"/>
    <w:rsid w:val="00B7336F"/>
    <w:rsid w:val="00B73400"/>
    <w:rsid w:val="00B73779"/>
    <w:rsid w:val="00B73820"/>
    <w:rsid w:val="00B73988"/>
    <w:rsid w:val="00B73B55"/>
    <w:rsid w:val="00B742F7"/>
    <w:rsid w:val="00B7448D"/>
    <w:rsid w:val="00B745E0"/>
    <w:rsid w:val="00B74CC9"/>
    <w:rsid w:val="00B753E4"/>
    <w:rsid w:val="00B755CE"/>
    <w:rsid w:val="00B755FD"/>
    <w:rsid w:val="00B7592D"/>
    <w:rsid w:val="00B75C18"/>
    <w:rsid w:val="00B75E6B"/>
    <w:rsid w:val="00B76192"/>
    <w:rsid w:val="00B761B3"/>
    <w:rsid w:val="00B76411"/>
    <w:rsid w:val="00B76517"/>
    <w:rsid w:val="00B7658D"/>
    <w:rsid w:val="00B76AA6"/>
    <w:rsid w:val="00B7702A"/>
    <w:rsid w:val="00B77413"/>
    <w:rsid w:val="00B778A6"/>
    <w:rsid w:val="00B778AA"/>
    <w:rsid w:val="00B77B94"/>
    <w:rsid w:val="00B77F5F"/>
    <w:rsid w:val="00B800E9"/>
    <w:rsid w:val="00B80220"/>
    <w:rsid w:val="00B80254"/>
    <w:rsid w:val="00B803EB"/>
    <w:rsid w:val="00B806A3"/>
    <w:rsid w:val="00B8088A"/>
    <w:rsid w:val="00B80D34"/>
    <w:rsid w:val="00B80D3B"/>
    <w:rsid w:val="00B80D68"/>
    <w:rsid w:val="00B80D84"/>
    <w:rsid w:val="00B80E7D"/>
    <w:rsid w:val="00B81308"/>
    <w:rsid w:val="00B8142D"/>
    <w:rsid w:val="00B815E1"/>
    <w:rsid w:val="00B81794"/>
    <w:rsid w:val="00B818FD"/>
    <w:rsid w:val="00B81DC4"/>
    <w:rsid w:val="00B81ED0"/>
    <w:rsid w:val="00B81FC0"/>
    <w:rsid w:val="00B81FFC"/>
    <w:rsid w:val="00B8208C"/>
    <w:rsid w:val="00B82171"/>
    <w:rsid w:val="00B824FA"/>
    <w:rsid w:val="00B82A52"/>
    <w:rsid w:val="00B82B78"/>
    <w:rsid w:val="00B82F31"/>
    <w:rsid w:val="00B83088"/>
    <w:rsid w:val="00B83318"/>
    <w:rsid w:val="00B834C5"/>
    <w:rsid w:val="00B83567"/>
    <w:rsid w:val="00B83D8F"/>
    <w:rsid w:val="00B84451"/>
    <w:rsid w:val="00B84464"/>
    <w:rsid w:val="00B84535"/>
    <w:rsid w:val="00B849D7"/>
    <w:rsid w:val="00B84AA2"/>
    <w:rsid w:val="00B84E0E"/>
    <w:rsid w:val="00B85071"/>
    <w:rsid w:val="00B8532C"/>
    <w:rsid w:val="00B8603B"/>
    <w:rsid w:val="00B860D5"/>
    <w:rsid w:val="00B869D0"/>
    <w:rsid w:val="00B86B69"/>
    <w:rsid w:val="00B86B98"/>
    <w:rsid w:val="00B86BD6"/>
    <w:rsid w:val="00B86D7D"/>
    <w:rsid w:val="00B872BE"/>
    <w:rsid w:val="00B873E4"/>
    <w:rsid w:val="00B87961"/>
    <w:rsid w:val="00B87EEE"/>
    <w:rsid w:val="00B90527"/>
    <w:rsid w:val="00B908B1"/>
    <w:rsid w:val="00B90B9D"/>
    <w:rsid w:val="00B90FDA"/>
    <w:rsid w:val="00B90FFF"/>
    <w:rsid w:val="00B9114F"/>
    <w:rsid w:val="00B91230"/>
    <w:rsid w:val="00B91293"/>
    <w:rsid w:val="00B91378"/>
    <w:rsid w:val="00B91543"/>
    <w:rsid w:val="00B916B7"/>
    <w:rsid w:val="00B917DB"/>
    <w:rsid w:val="00B9190B"/>
    <w:rsid w:val="00B919BA"/>
    <w:rsid w:val="00B91C19"/>
    <w:rsid w:val="00B91C33"/>
    <w:rsid w:val="00B91FC5"/>
    <w:rsid w:val="00B92007"/>
    <w:rsid w:val="00B92430"/>
    <w:rsid w:val="00B92513"/>
    <w:rsid w:val="00B92633"/>
    <w:rsid w:val="00B92686"/>
    <w:rsid w:val="00B92A21"/>
    <w:rsid w:val="00B92A9D"/>
    <w:rsid w:val="00B92BD1"/>
    <w:rsid w:val="00B92DF5"/>
    <w:rsid w:val="00B937C5"/>
    <w:rsid w:val="00B93D6F"/>
    <w:rsid w:val="00B93E60"/>
    <w:rsid w:val="00B93ED7"/>
    <w:rsid w:val="00B93F7B"/>
    <w:rsid w:val="00B94097"/>
    <w:rsid w:val="00B9491E"/>
    <w:rsid w:val="00B94C9D"/>
    <w:rsid w:val="00B94D19"/>
    <w:rsid w:val="00B94D77"/>
    <w:rsid w:val="00B95180"/>
    <w:rsid w:val="00B95415"/>
    <w:rsid w:val="00B95690"/>
    <w:rsid w:val="00B956BC"/>
    <w:rsid w:val="00B9579A"/>
    <w:rsid w:val="00B95CE3"/>
    <w:rsid w:val="00B9679E"/>
    <w:rsid w:val="00B96838"/>
    <w:rsid w:val="00B96C33"/>
    <w:rsid w:val="00B96F6F"/>
    <w:rsid w:val="00B973F5"/>
    <w:rsid w:val="00B97405"/>
    <w:rsid w:val="00B974BF"/>
    <w:rsid w:val="00B976FB"/>
    <w:rsid w:val="00B9773C"/>
    <w:rsid w:val="00B97957"/>
    <w:rsid w:val="00B97DEF"/>
    <w:rsid w:val="00BA0843"/>
    <w:rsid w:val="00BA0C86"/>
    <w:rsid w:val="00BA0DEE"/>
    <w:rsid w:val="00BA18D2"/>
    <w:rsid w:val="00BA1C04"/>
    <w:rsid w:val="00BA20FB"/>
    <w:rsid w:val="00BA2120"/>
    <w:rsid w:val="00BA215E"/>
    <w:rsid w:val="00BA216E"/>
    <w:rsid w:val="00BA25C6"/>
    <w:rsid w:val="00BA29F0"/>
    <w:rsid w:val="00BA29FE"/>
    <w:rsid w:val="00BA2ABA"/>
    <w:rsid w:val="00BA2ACA"/>
    <w:rsid w:val="00BA2EEB"/>
    <w:rsid w:val="00BA3182"/>
    <w:rsid w:val="00BA33F0"/>
    <w:rsid w:val="00BA3436"/>
    <w:rsid w:val="00BA348D"/>
    <w:rsid w:val="00BA34C9"/>
    <w:rsid w:val="00BA3879"/>
    <w:rsid w:val="00BA3EB1"/>
    <w:rsid w:val="00BA3F15"/>
    <w:rsid w:val="00BA4032"/>
    <w:rsid w:val="00BA4143"/>
    <w:rsid w:val="00BA48DE"/>
    <w:rsid w:val="00BA4A05"/>
    <w:rsid w:val="00BA517C"/>
    <w:rsid w:val="00BA5441"/>
    <w:rsid w:val="00BA59F2"/>
    <w:rsid w:val="00BA5ABE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0F8"/>
    <w:rsid w:val="00BB0237"/>
    <w:rsid w:val="00BB03B5"/>
    <w:rsid w:val="00BB05EF"/>
    <w:rsid w:val="00BB073C"/>
    <w:rsid w:val="00BB0BD9"/>
    <w:rsid w:val="00BB0BF0"/>
    <w:rsid w:val="00BB0E3E"/>
    <w:rsid w:val="00BB0FD8"/>
    <w:rsid w:val="00BB102D"/>
    <w:rsid w:val="00BB12E8"/>
    <w:rsid w:val="00BB1770"/>
    <w:rsid w:val="00BB1BEA"/>
    <w:rsid w:val="00BB1BFB"/>
    <w:rsid w:val="00BB1C25"/>
    <w:rsid w:val="00BB1C65"/>
    <w:rsid w:val="00BB1D7C"/>
    <w:rsid w:val="00BB1E35"/>
    <w:rsid w:val="00BB1EFC"/>
    <w:rsid w:val="00BB22A1"/>
    <w:rsid w:val="00BB2531"/>
    <w:rsid w:val="00BB27D6"/>
    <w:rsid w:val="00BB2BCE"/>
    <w:rsid w:val="00BB3060"/>
    <w:rsid w:val="00BB3CD5"/>
    <w:rsid w:val="00BB3DAB"/>
    <w:rsid w:val="00BB408B"/>
    <w:rsid w:val="00BB49DC"/>
    <w:rsid w:val="00BB4A68"/>
    <w:rsid w:val="00BB4F91"/>
    <w:rsid w:val="00BB519B"/>
    <w:rsid w:val="00BB5D8F"/>
    <w:rsid w:val="00BB5E43"/>
    <w:rsid w:val="00BB61A4"/>
    <w:rsid w:val="00BB632C"/>
    <w:rsid w:val="00BB6447"/>
    <w:rsid w:val="00BB67C8"/>
    <w:rsid w:val="00BB6808"/>
    <w:rsid w:val="00BB697E"/>
    <w:rsid w:val="00BB6BE8"/>
    <w:rsid w:val="00BB6C3C"/>
    <w:rsid w:val="00BB6E6A"/>
    <w:rsid w:val="00BB6E7D"/>
    <w:rsid w:val="00BB711C"/>
    <w:rsid w:val="00BB73DA"/>
    <w:rsid w:val="00BB7771"/>
    <w:rsid w:val="00BB7928"/>
    <w:rsid w:val="00BB7A67"/>
    <w:rsid w:val="00BB7BEC"/>
    <w:rsid w:val="00BB7F63"/>
    <w:rsid w:val="00BC001D"/>
    <w:rsid w:val="00BC0343"/>
    <w:rsid w:val="00BC05B9"/>
    <w:rsid w:val="00BC06CC"/>
    <w:rsid w:val="00BC08BF"/>
    <w:rsid w:val="00BC0C2B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1B9"/>
    <w:rsid w:val="00BC230E"/>
    <w:rsid w:val="00BC2388"/>
    <w:rsid w:val="00BC26DC"/>
    <w:rsid w:val="00BC26F5"/>
    <w:rsid w:val="00BC295B"/>
    <w:rsid w:val="00BC2B3C"/>
    <w:rsid w:val="00BC2DAA"/>
    <w:rsid w:val="00BC2E2D"/>
    <w:rsid w:val="00BC2F4F"/>
    <w:rsid w:val="00BC2F65"/>
    <w:rsid w:val="00BC3031"/>
    <w:rsid w:val="00BC307C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8A"/>
    <w:rsid w:val="00BC5855"/>
    <w:rsid w:val="00BC5B9A"/>
    <w:rsid w:val="00BC5E0B"/>
    <w:rsid w:val="00BC623C"/>
    <w:rsid w:val="00BC6640"/>
    <w:rsid w:val="00BC6837"/>
    <w:rsid w:val="00BC6AA2"/>
    <w:rsid w:val="00BC6B91"/>
    <w:rsid w:val="00BC765F"/>
    <w:rsid w:val="00BC76A1"/>
    <w:rsid w:val="00BC7715"/>
    <w:rsid w:val="00BC772B"/>
    <w:rsid w:val="00BC7833"/>
    <w:rsid w:val="00BC7A3C"/>
    <w:rsid w:val="00BC7C36"/>
    <w:rsid w:val="00BC7C48"/>
    <w:rsid w:val="00BC7EA8"/>
    <w:rsid w:val="00BD04B8"/>
    <w:rsid w:val="00BD08BF"/>
    <w:rsid w:val="00BD0F75"/>
    <w:rsid w:val="00BD10E4"/>
    <w:rsid w:val="00BD113A"/>
    <w:rsid w:val="00BD114F"/>
    <w:rsid w:val="00BD11B4"/>
    <w:rsid w:val="00BD1394"/>
    <w:rsid w:val="00BD19B7"/>
    <w:rsid w:val="00BD1A85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3B2E"/>
    <w:rsid w:val="00BD423D"/>
    <w:rsid w:val="00BD459B"/>
    <w:rsid w:val="00BD474A"/>
    <w:rsid w:val="00BD49C2"/>
    <w:rsid w:val="00BD4AF9"/>
    <w:rsid w:val="00BD4B17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6F20"/>
    <w:rsid w:val="00BD6FBA"/>
    <w:rsid w:val="00BD70C3"/>
    <w:rsid w:val="00BD7181"/>
    <w:rsid w:val="00BD748C"/>
    <w:rsid w:val="00BD76D8"/>
    <w:rsid w:val="00BD7778"/>
    <w:rsid w:val="00BD7990"/>
    <w:rsid w:val="00BD7AEA"/>
    <w:rsid w:val="00BD7D04"/>
    <w:rsid w:val="00BD7F89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203C"/>
    <w:rsid w:val="00BE2082"/>
    <w:rsid w:val="00BE21B2"/>
    <w:rsid w:val="00BE22E0"/>
    <w:rsid w:val="00BE2333"/>
    <w:rsid w:val="00BE26BE"/>
    <w:rsid w:val="00BE2727"/>
    <w:rsid w:val="00BE2B2E"/>
    <w:rsid w:val="00BE2B91"/>
    <w:rsid w:val="00BE2E4B"/>
    <w:rsid w:val="00BE3088"/>
    <w:rsid w:val="00BE3332"/>
    <w:rsid w:val="00BE365E"/>
    <w:rsid w:val="00BE3804"/>
    <w:rsid w:val="00BE38C0"/>
    <w:rsid w:val="00BE3F08"/>
    <w:rsid w:val="00BE3F5B"/>
    <w:rsid w:val="00BE42BC"/>
    <w:rsid w:val="00BE4C68"/>
    <w:rsid w:val="00BE4CCC"/>
    <w:rsid w:val="00BE4D2F"/>
    <w:rsid w:val="00BE4E18"/>
    <w:rsid w:val="00BE4E90"/>
    <w:rsid w:val="00BE505A"/>
    <w:rsid w:val="00BE55CF"/>
    <w:rsid w:val="00BE570A"/>
    <w:rsid w:val="00BE588F"/>
    <w:rsid w:val="00BE59CC"/>
    <w:rsid w:val="00BE5FC7"/>
    <w:rsid w:val="00BE5FE0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DF9"/>
    <w:rsid w:val="00BE7F63"/>
    <w:rsid w:val="00BF02E5"/>
    <w:rsid w:val="00BF0364"/>
    <w:rsid w:val="00BF0496"/>
    <w:rsid w:val="00BF05B9"/>
    <w:rsid w:val="00BF0A3D"/>
    <w:rsid w:val="00BF0A47"/>
    <w:rsid w:val="00BF0F99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94C"/>
    <w:rsid w:val="00BF2DF8"/>
    <w:rsid w:val="00BF2F3D"/>
    <w:rsid w:val="00BF324C"/>
    <w:rsid w:val="00BF3531"/>
    <w:rsid w:val="00BF3620"/>
    <w:rsid w:val="00BF372E"/>
    <w:rsid w:val="00BF37BE"/>
    <w:rsid w:val="00BF382D"/>
    <w:rsid w:val="00BF39A4"/>
    <w:rsid w:val="00BF3DA3"/>
    <w:rsid w:val="00BF3E61"/>
    <w:rsid w:val="00BF4015"/>
    <w:rsid w:val="00BF40A8"/>
    <w:rsid w:val="00BF40D3"/>
    <w:rsid w:val="00BF44BB"/>
    <w:rsid w:val="00BF4A82"/>
    <w:rsid w:val="00BF4B25"/>
    <w:rsid w:val="00BF50AC"/>
    <w:rsid w:val="00BF50C5"/>
    <w:rsid w:val="00BF55E1"/>
    <w:rsid w:val="00BF5A49"/>
    <w:rsid w:val="00BF6003"/>
    <w:rsid w:val="00BF60A0"/>
    <w:rsid w:val="00BF611D"/>
    <w:rsid w:val="00BF67FD"/>
    <w:rsid w:val="00BF69EA"/>
    <w:rsid w:val="00BF6D1B"/>
    <w:rsid w:val="00BF6DCD"/>
    <w:rsid w:val="00BF6E61"/>
    <w:rsid w:val="00BF70A0"/>
    <w:rsid w:val="00BF713A"/>
    <w:rsid w:val="00BF717E"/>
    <w:rsid w:val="00BF7630"/>
    <w:rsid w:val="00BF76DB"/>
    <w:rsid w:val="00BF7825"/>
    <w:rsid w:val="00BF79B7"/>
    <w:rsid w:val="00C000E4"/>
    <w:rsid w:val="00C0020F"/>
    <w:rsid w:val="00C002A0"/>
    <w:rsid w:val="00C003CD"/>
    <w:rsid w:val="00C006D5"/>
    <w:rsid w:val="00C00A10"/>
    <w:rsid w:val="00C00F79"/>
    <w:rsid w:val="00C01137"/>
    <w:rsid w:val="00C0127D"/>
    <w:rsid w:val="00C015F2"/>
    <w:rsid w:val="00C017FE"/>
    <w:rsid w:val="00C0208A"/>
    <w:rsid w:val="00C021AE"/>
    <w:rsid w:val="00C0226B"/>
    <w:rsid w:val="00C029C1"/>
    <w:rsid w:val="00C02F04"/>
    <w:rsid w:val="00C03053"/>
    <w:rsid w:val="00C038F6"/>
    <w:rsid w:val="00C03AF9"/>
    <w:rsid w:val="00C03CE4"/>
    <w:rsid w:val="00C03DBE"/>
    <w:rsid w:val="00C03E58"/>
    <w:rsid w:val="00C03E78"/>
    <w:rsid w:val="00C03F3A"/>
    <w:rsid w:val="00C0447D"/>
    <w:rsid w:val="00C04708"/>
    <w:rsid w:val="00C04709"/>
    <w:rsid w:val="00C04B90"/>
    <w:rsid w:val="00C04BCC"/>
    <w:rsid w:val="00C054B5"/>
    <w:rsid w:val="00C05631"/>
    <w:rsid w:val="00C05A7D"/>
    <w:rsid w:val="00C05D70"/>
    <w:rsid w:val="00C06838"/>
    <w:rsid w:val="00C06AB5"/>
    <w:rsid w:val="00C06F89"/>
    <w:rsid w:val="00C071F4"/>
    <w:rsid w:val="00C073CD"/>
    <w:rsid w:val="00C07425"/>
    <w:rsid w:val="00C0754F"/>
    <w:rsid w:val="00C0761B"/>
    <w:rsid w:val="00C07E34"/>
    <w:rsid w:val="00C07FC4"/>
    <w:rsid w:val="00C10013"/>
    <w:rsid w:val="00C100EF"/>
    <w:rsid w:val="00C102B7"/>
    <w:rsid w:val="00C1060A"/>
    <w:rsid w:val="00C1074D"/>
    <w:rsid w:val="00C10FBB"/>
    <w:rsid w:val="00C11028"/>
    <w:rsid w:val="00C11672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E02"/>
    <w:rsid w:val="00C13E28"/>
    <w:rsid w:val="00C13F29"/>
    <w:rsid w:val="00C13FA2"/>
    <w:rsid w:val="00C141EB"/>
    <w:rsid w:val="00C143D7"/>
    <w:rsid w:val="00C145FE"/>
    <w:rsid w:val="00C1468C"/>
    <w:rsid w:val="00C14A5E"/>
    <w:rsid w:val="00C14FB6"/>
    <w:rsid w:val="00C15058"/>
    <w:rsid w:val="00C152D0"/>
    <w:rsid w:val="00C157A2"/>
    <w:rsid w:val="00C15D84"/>
    <w:rsid w:val="00C16184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B3"/>
    <w:rsid w:val="00C203FF"/>
    <w:rsid w:val="00C205E5"/>
    <w:rsid w:val="00C206B7"/>
    <w:rsid w:val="00C20C72"/>
    <w:rsid w:val="00C2185A"/>
    <w:rsid w:val="00C221C5"/>
    <w:rsid w:val="00C226F3"/>
    <w:rsid w:val="00C228F5"/>
    <w:rsid w:val="00C22B7C"/>
    <w:rsid w:val="00C23120"/>
    <w:rsid w:val="00C2331B"/>
    <w:rsid w:val="00C234A0"/>
    <w:rsid w:val="00C23749"/>
    <w:rsid w:val="00C2418B"/>
    <w:rsid w:val="00C24AC0"/>
    <w:rsid w:val="00C24D98"/>
    <w:rsid w:val="00C24DDB"/>
    <w:rsid w:val="00C25343"/>
    <w:rsid w:val="00C2559A"/>
    <w:rsid w:val="00C25F5B"/>
    <w:rsid w:val="00C25F63"/>
    <w:rsid w:val="00C26169"/>
    <w:rsid w:val="00C26474"/>
    <w:rsid w:val="00C264A7"/>
    <w:rsid w:val="00C26789"/>
    <w:rsid w:val="00C267A8"/>
    <w:rsid w:val="00C26802"/>
    <w:rsid w:val="00C268E1"/>
    <w:rsid w:val="00C268F1"/>
    <w:rsid w:val="00C26EB6"/>
    <w:rsid w:val="00C271DE"/>
    <w:rsid w:val="00C273E7"/>
    <w:rsid w:val="00C274BC"/>
    <w:rsid w:val="00C2755A"/>
    <w:rsid w:val="00C27631"/>
    <w:rsid w:val="00C27668"/>
    <w:rsid w:val="00C277A6"/>
    <w:rsid w:val="00C278D5"/>
    <w:rsid w:val="00C27A86"/>
    <w:rsid w:val="00C27D90"/>
    <w:rsid w:val="00C27F21"/>
    <w:rsid w:val="00C30307"/>
    <w:rsid w:val="00C30842"/>
    <w:rsid w:val="00C3084E"/>
    <w:rsid w:val="00C30D4C"/>
    <w:rsid w:val="00C30F3C"/>
    <w:rsid w:val="00C31031"/>
    <w:rsid w:val="00C31070"/>
    <w:rsid w:val="00C315D8"/>
    <w:rsid w:val="00C31914"/>
    <w:rsid w:val="00C31975"/>
    <w:rsid w:val="00C31A6A"/>
    <w:rsid w:val="00C31AF9"/>
    <w:rsid w:val="00C31C0D"/>
    <w:rsid w:val="00C31E0C"/>
    <w:rsid w:val="00C31F4C"/>
    <w:rsid w:val="00C32371"/>
    <w:rsid w:val="00C325CD"/>
    <w:rsid w:val="00C32690"/>
    <w:rsid w:val="00C326D6"/>
    <w:rsid w:val="00C326F0"/>
    <w:rsid w:val="00C32973"/>
    <w:rsid w:val="00C330E9"/>
    <w:rsid w:val="00C332D0"/>
    <w:rsid w:val="00C33326"/>
    <w:rsid w:val="00C338D3"/>
    <w:rsid w:val="00C33929"/>
    <w:rsid w:val="00C33AA9"/>
    <w:rsid w:val="00C33AC1"/>
    <w:rsid w:val="00C33BB0"/>
    <w:rsid w:val="00C3442C"/>
    <w:rsid w:val="00C3463A"/>
    <w:rsid w:val="00C346C4"/>
    <w:rsid w:val="00C34712"/>
    <w:rsid w:val="00C349EF"/>
    <w:rsid w:val="00C353D1"/>
    <w:rsid w:val="00C353F2"/>
    <w:rsid w:val="00C355C3"/>
    <w:rsid w:val="00C35A97"/>
    <w:rsid w:val="00C35D17"/>
    <w:rsid w:val="00C361C5"/>
    <w:rsid w:val="00C36352"/>
    <w:rsid w:val="00C36D16"/>
    <w:rsid w:val="00C3709A"/>
    <w:rsid w:val="00C37107"/>
    <w:rsid w:val="00C37693"/>
    <w:rsid w:val="00C37830"/>
    <w:rsid w:val="00C3796F"/>
    <w:rsid w:val="00C37E03"/>
    <w:rsid w:val="00C37FE7"/>
    <w:rsid w:val="00C400E6"/>
    <w:rsid w:val="00C401A6"/>
    <w:rsid w:val="00C4029C"/>
    <w:rsid w:val="00C40641"/>
    <w:rsid w:val="00C40796"/>
    <w:rsid w:val="00C409D5"/>
    <w:rsid w:val="00C40CB8"/>
    <w:rsid w:val="00C40F1E"/>
    <w:rsid w:val="00C40FFB"/>
    <w:rsid w:val="00C41205"/>
    <w:rsid w:val="00C4128F"/>
    <w:rsid w:val="00C41494"/>
    <w:rsid w:val="00C415DE"/>
    <w:rsid w:val="00C419B8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D7F"/>
    <w:rsid w:val="00C43E7A"/>
    <w:rsid w:val="00C441EB"/>
    <w:rsid w:val="00C44619"/>
    <w:rsid w:val="00C447F3"/>
    <w:rsid w:val="00C44802"/>
    <w:rsid w:val="00C44F11"/>
    <w:rsid w:val="00C45744"/>
    <w:rsid w:val="00C4579F"/>
    <w:rsid w:val="00C45AA2"/>
    <w:rsid w:val="00C4609B"/>
    <w:rsid w:val="00C462FE"/>
    <w:rsid w:val="00C46414"/>
    <w:rsid w:val="00C46691"/>
    <w:rsid w:val="00C467C3"/>
    <w:rsid w:val="00C46C1E"/>
    <w:rsid w:val="00C46E64"/>
    <w:rsid w:val="00C472FE"/>
    <w:rsid w:val="00C47396"/>
    <w:rsid w:val="00C4758D"/>
    <w:rsid w:val="00C477CE"/>
    <w:rsid w:val="00C4792D"/>
    <w:rsid w:val="00C479B3"/>
    <w:rsid w:val="00C47AAB"/>
    <w:rsid w:val="00C47D56"/>
    <w:rsid w:val="00C5032B"/>
    <w:rsid w:val="00C5039D"/>
    <w:rsid w:val="00C505FC"/>
    <w:rsid w:val="00C506E0"/>
    <w:rsid w:val="00C506EB"/>
    <w:rsid w:val="00C50C91"/>
    <w:rsid w:val="00C50DD6"/>
    <w:rsid w:val="00C51013"/>
    <w:rsid w:val="00C510C5"/>
    <w:rsid w:val="00C51112"/>
    <w:rsid w:val="00C517EC"/>
    <w:rsid w:val="00C520B6"/>
    <w:rsid w:val="00C52110"/>
    <w:rsid w:val="00C52C0B"/>
    <w:rsid w:val="00C52CCA"/>
    <w:rsid w:val="00C52DD4"/>
    <w:rsid w:val="00C537E4"/>
    <w:rsid w:val="00C538FC"/>
    <w:rsid w:val="00C539F8"/>
    <w:rsid w:val="00C53A84"/>
    <w:rsid w:val="00C541D2"/>
    <w:rsid w:val="00C5481E"/>
    <w:rsid w:val="00C54AAC"/>
    <w:rsid w:val="00C54C38"/>
    <w:rsid w:val="00C54EE4"/>
    <w:rsid w:val="00C55651"/>
    <w:rsid w:val="00C55893"/>
    <w:rsid w:val="00C558E7"/>
    <w:rsid w:val="00C55B8E"/>
    <w:rsid w:val="00C55BEF"/>
    <w:rsid w:val="00C56387"/>
    <w:rsid w:val="00C5670B"/>
    <w:rsid w:val="00C56821"/>
    <w:rsid w:val="00C56B2B"/>
    <w:rsid w:val="00C56BEF"/>
    <w:rsid w:val="00C571F6"/>
    <w:rsid w:val="00C57234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D44"/>
    <w:rsid w:val="00C61FAF"/>
    <w:rsid w:val="00C62221"/>
    <w:rsid w:val="00C62412"/>
    <w:rsid w:val="00C62830"/>
    <w:rsid w:val="00C62B25"/>
    <w:rsid w:val="00C62B4C"/>
    <w:rsid w:val="00C62C86"/>
    <w:rsid w:val="00C63096"/>
    <w:rsid w:val="00C6314F"/>
    <w:rsid w:val="00C6318C"/>
    <w:rsid w:val="00C634C4"/>
    <w:rsid w:val="00C63D33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BB7"/>
    <w:rsid w:val="00C64C58"/>
    <w:rsid w:val="00C64FF7"/>
    <w:rsid w:val="00C65088"/>
    <w:rsid w:val="00C650AB"/>
    <w:rsid w:val="00C651A0"/>
    <w:rsid w:val="00C654E0"/>
    <w:rsid w:val="00C65556"/>
    <w:rsid w:val="00C65E51"/>
    <w:rsid w:val="00C660DA"/>
    <w:rsid w:val="00C66256"/>
    <w:rsid w:val="00C66349"/>
    <w:rsid w:val="00C66400"/>
    <w:rsid w:val="00C6668E"/>
    <w:rsid w:val="00C66722"/>
    <w:rsid w:val="00C667EF"/>
    <w:rsid w:val="00C66DA9"/>
    <w:rsid w:val="00C66F1D"/>
    <w:rsid w:val="00C670D5"/>
    <w:rsid w:val="00C67146"/>
    <w:rsid w:val="00C677D0"/>
    <w:rsid w:val="00C67873"/>
    <w:rsid w:val="00C67A10"/>
    <w:rsid w:val="00C67C02"/>
    <w:rsid w:val="00C67F07"/>
    <w:rsid w:val="00C67F4F"/>
    <w:rsid w:val="00C7007C"/>
    <w:rsid w:val="00C703D1"/>
    <w:rsid w:val="00C704EC"/>
    <w:rsid w:val="00C70554"/>
    <w:rsid w:val="00C70762"/>
    <w:rsid w:val="00C707C3"/>
    <w:rsid w:val="00C70CCC"/>
    <w:rsid w:val="00C70E15"/>
    <w:rsid w:val="00C70E86"/>
    <w:rsid w:val="00C7149A"/>
    <w:rsid w:val="00C716E7"/>
    <w:rsid w:val="00C716FC"/>
    <w:rsid w:val="00C71A06"/>
    <w:rsid w:val="00C71F6E"/>
    <w:rsid w:val="00C721DF"/>
    <w:rsid w:val="00C725B6"/>
    <w:rsid w:val="00C727A9"/>
    <w:rsid w:val="00C72840"/>
    <w:rsid w:val="00C72928"/>
    <w:rsid w:val="00C72A78"/>
    <w:rsid w:val="00C72E23"/>
    <w:rsid w:val="00C7303C"/>
    <w:rsid w:val="00C733F4"/>
    <w:rsid w:val="00C735FC"/>
    <w:rsid w:val="00C7377E"/>
    <w:rsid w:val="00C73A06"/>
    <w:rsid w:val="00C73A4F"/>
    <w:rsid w:val="00C73EDC"/>
    <w:rsid w:val="00C740D6"/>
    <w:rsid w:val="00C74319"/>
    <w:rsid w:val="00C743F9"/>
    <w:rsid w:val="00C74772"/>
    <w:rsid w:val="00C747CA"/>
    <w:rsid w:val="00C74BC6"/>
    <w:rsid w:val="00C74BE1"/>
    <w:rsid w:val="00C74EAA"/>
    <w:rsid w:val="00C74F23"/>
    <w:rsid w:val="00C7530C"/>
    <w:rsid w:val="00C75577"/>
    <w:rsid w:val="00C75586"/>
    <w:rsid w:val="00C757C6"/>
    <w:rsid w:val="00C75B12"/>
    <w:rsid w:val="00C75BD6"/>
    <w:rsid w:val="00C75E43"/>
    <w:rsid w:val="00C761B3"/>
    <w:rsid w:val="00C76350"/>
    <w:rsid w:val="00C76A00"/>
    <w:rsid w:val="00C7762E"/>
    <w:rsid w:val="00C77942"/>
    <w:rsid w:val="00C77B0A"/>
    <w:rsid w:val="00C77CF8"/>
    <w:rsid w:val="00C80159"/>
    <w:rsid w:val="00C801CE"/>
    <w:rsid w:val="00C803A0"/>
    <w:rsid w:val="00C80655"/>
    <w:rsid w:val="00C8088F"/>
    <w:rsid w:val="00C80C42"/>
    <w:rsid w:val="00C80D33"/>
    <w:rsid w:val="00C80D4F"/>
    <w:rsid w:val="00C80E2C"/>
    <w:rsid w:val="00C80E50"/>
    <w:rsid w:val="00C80FBA"/>
    <w:rsid w:val="00C81585"/>
    <w:rsid w:val="00C815F7"/>
    <w:rsid w:val="00C81B7D"/>
    <w:rsid w:val="00C81DAA"/>
    <w:rsid w:val="00C82155"/>
    <w:rsid w:val="00C823D8"/>
    <w:rsid w:val="00C8259F"/>
    <w:rsid w:val="00C8288F"/>
    <w:rsid w:val="00C82A4C"/>
    <w:rsid w:val="00C82D0D"/>
    <w:rsid w:val="00C82DCA"/>
    <w:rsid w:val="00C82EAF"/>
    <w:rsid w:val="00C831A3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4F12"/>
    <w:rsid w:val="00C8523E"/>
    <w:rsid w:val="00C856D8"/>
    <w:rsid w:val="00C8581E"/>
    <w:rsid w:val="00C85865"/>
    <w:rsid w:val="00C85E7F"/>
    <w:rsid w:val="00C860CA"/>
    <w:rsid w:val="00C862C5"/>
    <w:rsid w:val="00C86893"/>
    <w:rsid w:val="00C86C1A"/>
    <w:rsid w:val="00C86C60"/>
    <w:rsid w:val="00C86D83"/>
    <w:rsid w:val="00C86FEE"/>
    <w:rsid w:val="00C87063"/>
    <w:rsid w:val="00C8719E"/>
    <w:rsid w:val="00C87231"/>
    <w:rsid w:val="00C8731C"/>
    <w:rsid w:val="00C873D3"/>
    <w:rsid w:val="00C87527"/>
    <w:rsid w:val="00C876D8"/>
    <w:rsid w:val="00C8782D"/>
    <w:rsid w:val="00C878D8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7"/>
    <w:rsid w:val="00C90A9A"/>
    <w:rsid w:val="00C90B50"/>
    <w:rsid w:val="00C90BBD"/>
    <w:rsid w:val="00C90BE5"/>
    <w:rsid w:val="00C90D0E"/>
    <w:rsid w:val="00C90ECF"/>
    <w:rsid w:val="00C91644"/>
    <w:rsid w:val="00C917DF"/>
    <w:rsid w:val="00C918E1"/>
    <w:rsid w:val="00C924B1"/>
    <w:rsid w:val="00C92643"/>
    <w:rsid w:val="00C9274B"/>
    <w:rsid w:val="00C9278A"/>
    <w:rsid w:val="00C9281E"/>
    <w:rsid w:val="00C92843"/>
    <w:rsid w:val="00C9296A"/>
    <w:rsid w:val="00C929E5"/>
    <w:rsid w:val="00C931A2"/>
    <w:rsid w:val="00C934EF"/>
    <w:rsid w:val="00C93559"/>
    <w:rsid w:val="00C93B69"/>
    <w:rsid w:val="00C93CE0"/>
    <w:rsid w:val="00C93E31"/>
    <w:rsid w:val="00C93E67"/>
    <w:rsid w:val="00C93E8F"/>
    <w:rsid w:val="00C9421C"/>
    <w:rsid w:val="00C94449"/>
    <w:rsid w:val="00C946F8"/>
    <w:rsid w:val="00C9474A"/>
    <w:rsid w:val="00C94753"/>
    <w:rsid w:val="00C94B1B"/>
    <w:rsid w:val="00C94D13"/>
    <w:rsid w:val="00C94E10"/>
    <w:rsid w:val="00C94E16"/>
    <w:rsid w:val="00C9521C"/>
    <w:rsid w:val="00C9528C"/>
    <w:rsid w:val="00C95411"/>
    <w:rsid w:val="00C956B6"/>
    <w:rsid w:val="00C95AEC"/>
    <w:rsid w:val="00C96218"/>
    <w:rsid w:val="00C9621A"/>
    <w:rsid w:val="00C9630F"/>
    <w:rsid w:val="00C963B0"/>
    <w:rsid w:val="00C96481"/>
    <w:rsid w:val="00C96645"/>
    <w:rsid w:val="00C966DA"/>
    <w:rsid w:val="00C96AED"/>
    <w:rsid w:val="00C96B39"/>
    <w:rsid w:val="00C96FCE"/>
    <w:rsid w:val="00C97171"/>
    <w:rsid w:val="00C97220"/>
    <w:rsid w:val="00C97314"/>
    <w:rsid w:val="00C9732A"/>
    <w:rsid w:val="00C973B1"/>
    <w:rsid w:val="00C975F2"/>
    <w:rsid w:val="00C9775A"/>
    <w:rsid w:val="00CA00C1"/>
    <w:rsid w:val="00CA01E7"/>
    <w:rsid w:val="00CA023F"/>
    <w:rsid w:val="00CA0274"/>
    <w:rsid w:val="00CA036B"/>
    <w:rsid w:val="00CA0917"/>
    <w:rsid w:val="00CA09C2"/>
    <w:rsid w:val="00CA0ADE"/>
    <w:rsid w:val="00CA0B50"/>
    <w:rsid w:val="00CA0E62"/>
    <w:rsid w:val="00CA0F62"/>
    <w:rsid w:val="00CA149D"/>
    <w:rsid w:val="00CA15BA"/>
    <w:rsid w:val="00CA16D6"/>
    <w:rsid w:val="00CA1EA7"/>
    <w:rsid w:val="00CA20FC"/>
    <w:rsid w:val="00CA227E"/>
    <w:rsid w:val="00CA2325"/>
    <w:rsid w:val="00CA29EB"/>
    <w:rsid w:val="00CA2E6C"/>
    <w:rsid w:val="00CA2EE6"/>
    <w:rsid w:val="00CA3115"/>
    <w:rsid w:val="00CA3485"/>
    <w:rsid w:val="00CA37F8"/>
    <w:rsid w:val="00CA382E"/>
    <w:rsid w:val="00CA392A"/>
    <w:rsid w:val="00CA3AE6"/>
    <w:rsid w:val="00CA3F59"/>
    <w:rsid w:val="00CA406D"/>
    <w:rsid w:val="00CA40ED"/>
    <w:rsid w:val="00CA41F7"/>
    <w:rsid w:val="00CA4220"/>
    <w:rsid w:val="00CA4561"/>
    <w:rsid w:val="00CA4A00"/>
    <w:rsid w:val="00CA4DBB"/>
    <w:rsid w:val="00CA4EB2"/>
    <w:rsid w:val="00CA505E"/>
    <w:rsid w:val="00CA5096"/>
    <w:rsid w:val="00CA519A"/>
    <w:rsid w:val="00CA5709"/>
    <w:rsid w:val="00CA5966"/>
    <w:rsid w:val="00CA5B34"/>
    <w:rsid w:val="00CA61E0"/>
    <w:rsid w:val="00CA6538"/>
    <w:rsid w:val="00CA6567"/>
    <w:rsid w:val="00CA6A11"/>
    <w:rsid w:val="00CA6FA0"/>
    <w:rsid w:val="00CA6FB2"/>
    <w:rsid w:val="00CA737C"/>
    <w:rsid w:val="00CA73AF"/>
    <w:rsid w:val="00CA79B1"/>
    <w:rsid w:val="00CA7B33"/>
    <w:rsid w:val="00CA7DD2"/>
    <w:rsid w:val="00CA7F6C"/>
    <w:rsid w:val="00CB005C"/>
    <w:rsid w:val="00CB04C2"/>
    <w:rsid w:val="00CB0E20"/>
    <w:rsid w:val="00CB13E6"/>
    <w:rsid w:val="00CB1732"/>
    <w:rsid w:val="00CB17AA"/>
    <w:rsid w:val="00CB1A08"/>
    <w:rsid w:val="00CB1A1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A8"/>
    <w:rsid w:val="00CB446B"/>
    <w:rsid w:val="00CB44D3"/>
    <w:rsid w:val="00CB4715"/>
    <w:rsid w:val="00CB4762"/>
    <w:rsid w:val="00CB4A7A"/>
    <w:rsid w:val="00CB4DDF"/>
    <w:rsid w:val="00CB55BC"/>
    <w:rsid w:val="00CB5BF4"/>
    <w:rsid w:val="00CB5F0C"/>
    <w:rsid w:val="00CB6234"/>
    <w:rsid w:val="00CB645F"/>
    <w:rsid w:val="00CB68BF"/>
    <w:rsid w:val="00CB6B5B"/>
    <w:rsid w:val="00CB6C11"/>
    <w:rsid w:val="00CB6CB3"/>
    <w:rsid w:val="00CB6D87"/>
    <w:rsid w:val="00CB6D91"/>
    <w:rsid w:val="00CB7596"/>
    <w:rsid w:val="00CB766D"/>
    <w:rsid w:val="00CB76E9"/>
    <w:rsid w:val="00CB7A5F"/>
    <w:rsid w:val="00CB7BAD"/>
    <w:rsid w:val="00CB7F18"/>
    <w:rsid w:val="00CC015B"/>
    <w:rsid w:val="00CC026C"/>
    <w:rsid w:val="00CC06A9"/>
    <w:rsid w:val="00CC07C9"/>
    <w:rsid w:val="00CC08F5"/>
    <w:rsid w:val="00CC0991"/>
    <w:rsid w:val="00CC0C17"/>
    <w:rsid w:val="00CC0E66"/>
    <w:rsid w:val="00CC1028"/>
    <w:rsid w:val="00CC1167"/>
    <w:rsid w:val="00CC170E"/>
    <w:rsid w:val="00CC1B59"/>
    <w:rsid w:val="00CC1D2A"/>
    <w:rsid w:val="00CC1EA4"/>
    <w:rsid w:val="00CC21EF"/>
    <w:rsid w:val="00CC21F3"/>
    <w:rsid w:val="00CC2831"/>
    <w:rsid w:val="00CC28A1"/>
    <w:rsid w:val="00CC28CA"/>
    <w:rsid w:val="00CC2E50"/>
    <w:rsid w:val="00CC314A"/>
    <w:rsid w:val="00CC31EA"/>
    <w:rsid w:val="00CC31FD"/>
    <w:rsid w:val="00CC3517"/>
    <w:rsid w:val="00CC357A"/>
    <w:rsid w:val="00CC37B9"/>
    <w:rsid w:val="00CC3B96"/>
    <w:rsid w:val="00CC3D35"/>
    <w:rsid w:val="00CC3D44"/>
    <w:rsid w:val="00CC3F42"/>
    <w:rsid w:val="00CC417E"/>
    <w:rsid w:val="00CC430F"/>
    <w:rsid w:val="00CC4A03"/>
    <w:rsid w:val="00CC4CC5"/>
    <w:rsid w:val="00CC5292"/>
    <w:rsid w:val="00CC5427"/>
    <w:rsid w:val="00CC543E"/>
    <w:rsid w:val="00CC5AE6"/>
    <w:rsid w:val="00CC5BA7"/>
    <w:rsid w:val="00CC5D0B"/>
    <w:rsid w:val="00CC6342"/>
    <w:rsid w:val="00CC63A9"/>
    <w:rsid w:val="00CC63D5"/>
    <w:rsid w:val="00CC6757"/>
    <w:rsid w:val="00CC67ED"/>
    <w:rsid w:val="00CC685A"/>
    <w:rsid w:val="00CC69BC"/>
    <w:rsid w:val="00CC75D2"/>
    <w:rsid w:val="00CC77D6"/>
    <w:rsid w:val="00CC79DA"/>
    <w:rsid w:val="00CC7C56"/>
    <w:rsid w:val="00CC7F52"/>
    <w:rsid w:val="00CD0028"/>
    <w:rsid w:val="00CD0253"/>
    <w:rsid w:val="00CD03B1"/>
    <w:rsid w:val="00CD06F6"/>
    <w:rsid w:val="00CD091C"/>
    <w:rsid w:val="00CD094A"/>
    <w:rsid w:val="00CD0AB1"/>
    <w:rsid w:val="00CD0B68"/>
    <w:rsid w:val="00CD0C1B"/>
    <w:rsid w:val="00CD0EF0"/>
    <w:rsid w:val="00CD0F06"/>
    <w:rsid w:val="00CD0F2F"/>
    <w:rsid w:val="00CD131F"/>
    <w:rsid w:val="00CD1B12"/>
    <w:rsid w:val="00CD257D"/>
    <w:rsid w:val="00CD25D7"/>
    <w:rsid w:val="00CD2971"/>
    <w:rsid w:val="00CD3146"/>
    <w:rsid w:val="00CD334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C57"/>
    <w:rsid w:val="00CD5D50"/>
    <w:rsid w:val="00CD5FF8"/>
    <w:rsid w:val="00CD6171"/>
    <w:rsid w:val="00CD642C"/>
    <w:rsid w:val="00CD6617"/>
    <w:rsid w:val="00CD67F1"/>
    <w:rsid w:val="00CD69A7"/>
    <w:rsid w:val="00CD6AC0"/>
    <w:rsid w:val="00CD6B93"/>
    <w:rsid w:val="00CD7394"/>
    <w:rsid w:val="00CD760B"/>
    <w:rsid w:val="00CD77FD"/>
    <w:rsid w:val="00CD7AA4"/>
    <w:rsid w:val="00CD7BDD"/>
    <w:rsid w:val="00CD7C5A"/>
    <w:rsid w:val="00CD7D20"/>
    <w:rsid w:val="00CD7DAB"/>
    <w:rsid w:val="00CD7EF8"/>
    <w:rsid w:val="00CE004F"/>
    <w:rsid w:val="00CE01E6"/>
    <w:rsid w:val="00CE025B"/>
    <w:rsid w:val="00CE029C"/>
    <w:rsid w:val="00CE092B"/>
    <w:rsid w:val="00CE0BE4"/>
    <w:rsid w:val="00CE0DB6"/>
    <w:rsid w:val="00CE137E"/>
    <w:rsid w:val="00CE1717"/>
    <w:rsid w:val="00CE1747"/>
    <w:rsid w:val="00CE1FCB"/>
    <w:rsid w:val="00CE22FA"/>
    <w:rsid w:val="00CE2B85"/>
    <w:rsid w:val="00CE2CDF"/>
    <w:rsid w:val="00CE2F97"/>
    <w:rsid w:val="00CE3964"/>
    <w:rsid w:val="00CE3AEB"/>
    <w:rsid w:val="00CE3AFC"/>
    <w:rsid w:val="00CE3E0C"/>
    <w:rsid w:val="00CE3F61"/>
    <w:rsid w:val="00CE3FE2"/>
    <w:rsid w:val="00CE40B2"/>
    <w:rsid w:val="00CE4105"/>
    <w:rsid w:val="00CE413D"/>
    <w:rsid w:val="00CE423F"/>
    <w:rsid w:val="00CE42DD"/>
    <w:rsid w:val="00CE458E"/>
    <w:rsid w:val="00CE4770"/>
    <w:rsid w:val="00CE4F9C"/>
    <w:rsid w:val="00CE4FE9"/>
    <w:rsid w:val="00CE5215"/>
    <w:rsid w:val="00CE59DF"/>
    <w:rsid w:val="00CE5AF1"/>
    <w:rsid w:val="00CE5D68"/>
    <w:rsid w:val="00CE5E80"/>
    <w:rsid w:val="00CE623A"/>
    <w:rsid w:val="00CE669C"/>
    <w:rsid w:val="00CE6FA7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0C7"/>
    <w:rsid w:val="00CF1128"/>
    <w:rsid w:val="00CF112D"/>
    <w:rsid w:val="00CF1526"/>
    <w:rsid w:val="00CF153C"/>
    <w:rsid w:val="00CF16E9"/>
    <w:rsid w:val="00CF186F"/>
    <w:rsid w:val="00CF18B0"/>
    <w:rsid w:val="00CF1AAD"/>
    <w:rsid w:val="00CF1DD6"/>
    <w:rsid w:val="00CF1E24"/>
    <w:rsid w:val="00CF1EA4"/>
    <w:rsid w:val="00CF203A"/>
    <w:rsid w:val="00CF2147"/>
    <w:rsid w:val="00CF2234"/>
    <w:rsid w:val="00CF24CC"/>
    <w:rsid w:val="00CF277C"/>
    <w:rsid w:val="00CF2845"/>
    <w:rsid w:val="00CF2851"/>
    <w:rsid w:val="00CF285D"/>
    <w:rsid w:val="00CF2932"/>
    <w:rsid w:val="00CF2982"/>
    <w:rsid w:val="00CF2B43"/>
    <w:rsid w:val="00CF2BB0"/>
    <w:rsid w:val="00CF3106"/>
    <w:rsid w:val="00CF3181"/>
    <w:rsid w:val="00CF31CC"/>
    <w:rsid w:val="00CF33BB"/>
    <w:rsid w:val="00CF38D8"/>
    <w:rsid w:val="00CF39FD"/>
    <w:rsid w:val="00CF3AEE"/>
    <w:rsid w:val="00CF3CB9"/>
    <w:rsid w:val="00CF3E7B"/>
    <w:rsid w:val="00CF418D"/>
    <w:rsid w:val="00CF425C"/>
    <w:rsid w:val="00CF470A"/>
    <w:rsid w:val="00CF49A0"/>
    <w:rsid w:val="00CF55D5"/>
    <w:rsid w:val="00CF57DF"/>
    <w:rsid w:val="00CF588E"/>
    <w:rsid w:val="00CF5B47"/>
    <w:rsid w:val="00CF5F13"/>
    <w:rsid w:val="00CF606C"/>
    <w:rsid w:val="00CF6368"/>
    <w:rsid w:val="00CF6502"/>
    <w:rsid w:val="00CF65FC"/>
    <w:rsid w:val="00CF669B"/>
    <w:rsid w:val="00CF674F"/>
    <w:rsid w:val="00CF786A"/>
    <w:rsid w:val="00CF7A13"/>
    <w:rsid w:val="00CF7D47"/>
    <w:rsid w:val="00CF7D73"/>
    <w:rsid w:val="00CF7D7A"/>
    <w:rsid w:val="00CF7DB9"/>
    <w:rsid w:val="00D001BE"/>
    <w:rsid w:val="00D00A4D"/>
    <w:rsid w:val="00D01275"/>
    <w:rsid w:val="00D0196D"/>
    <w:rsid w:val="00D01BAA"/>
    <w:rsid w:val="00D01C7C"/>
    <w:rsid w:val="00D01EFC"/>
    <w:rsid w:val="00D01F71"/>
    <w:rsid w:val="00D02055"/>
    <w:rsid w:val="00D02069"/>
    <w:rsid w:val="00D020B9"/>
    <w:rsid w:val="00D020D0"/>
    <w:rsid w:val="00D02B0E"/>
    <w:rsid w:val="00D02E74"/>
    <w:rsid w:val="00D03100"/>
    <w:rsid w:val="00D03393"/>
    <w:rsid w:val="00D03435"/>
    <w:rsid w:val="00D0362B"/>
    <w:rsid w:val="00D03808"/>
    <w:rsid w:val="00D03913"/>
    <w:rsid w:val="00D04054"/>
    <w:rsid w:val="00D042FE"/>
    <w:rsid w:val="00D04764"/>
    <w:rsid w:val="00D048EF"/>
    <w:rsid w:val="00D05484"/>
    <w:rsid w:val="00D0580D"/>
    <w:rsid w:val="00D0589C"/>
    <w:rsid w:val="00D05E04"/>
    <w:rsid w:val="00D05E2F"/>
    <w:rsid w:val="00D05F7C"/>
    <w:rsid w:val="00D062AA"/>
    <w:rsid w:val="00D064C7"/>
    <w:rsid w:val="00D067E8"/>
    <w:rsid w:val="00D06921"/>
    <w:rsid w:val="00D06941"/>
    <w:rsid w:val="00D06F4E"/>
    <w:rsid w:val="00D07102"/>
    <w:rsid w:val="00D0710C"/>
    <w:rsid w:val="00D07246"/>
    <w:rsid w:val="00D0755E"/>
    <w:rsid w:val="00D07B40"/>
    <w:rsid w:val="00D07B68"/>
    <w:rsid w:val="00D07BC7"/>
    <w:rsid w:val="00D07C8A"/>
    <w:rsid w:val="00D07FB0"/>
    <w:rsid w:val="00D100AB"/>
    <w:rsid w:val="00D10202"/>
    <w:rsid w:val="00D10B67"/>
    <w:rsid w:val="00D10C85"/>
    <w:rsid w:val="00D10CE9"/>
    <w:rsid w:val="00D11138"/>
    <w:rsid w:val="00D111A4"/>
    <w:rsid w:val="00D115D4"/>
    <w:rsid w:val="00D1167B"/>
    <w:rsid w:val="00D116C9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3229"/>
    <w:rsid w:val="00D132B1"/>
    <w:rsid w:val="00D13B98"/>
    <w:rsid w:val="00D13C0D"/>
    <w:rsid w:val="00D13F5A"/>
    <w:rsid w:val="00D13FC2"/>
    <w:rsid w:val="00D1417E"/>
    <w:rsid w:val="00D14319"/>
    <w:rsid w:val="00D14B80"/>
    <w:rsid w:val="00D14C4B"/>
    <w:rsid w:val="00D14D2A"/>
    <w:rsid w:val="00D14E59"/>
    <w:rsid w:val="00D154EA"/>
    <w:rsid w:val="00D1598B"/>
    <w:rsid w:val="00D15AF6"/>
    <w:rsid w:val="00D15DEC"/>
    <w:rsid w:val="00D1601B"/>
    <w:rsid w:val="00D1613A"/>
    <w:rsid w:val="00D16331"/>
    <w:rsid w:val="00D164C6"/>
    <w:rsid w:val="00D16526"/>
    <w:rsid w:val="00D16656"/>
    <w:rsid w:val="00D169B6"/>
    <w:rsid w:val="00D16A5A"/>
    <w:rsid w:val="00D16A8A"/>
    <w:rsid w:val="00D16B02"/>
    <w:rsid w:val="00D16E8C"/>
    <w:rsid w:val="00D17008"/>
    <w:rsid w:val="00D1788F"/>
    <w:rsid w:val="00D17B06"/>
    <w:rsid w:val="00D17BF5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AC1"/>
    <w:rsid w:val="00D20AE5"/>
    <w:rsid w:val="00D212FD"/>
    <w:rsid w:val="00D215E1"/>
    <w:rsid w:val="00D216CF"/>
    <w:rsid w:val="00D21733"/>
    <w:rsid w:val="00D217F1"/>
    <w:rsid w:val="00D218C6"/>
    <w:rsid w:val="00D21957"/>
    <w:rsid w:val="00D21BB3"/>
    <w:rsid w:val="00D21D17"/>
    <w:rsid w:val="00D21E85"/>
    <w:rsid w:val="00D223B8"/>
    <w:rsid w:val="00D22471"/>
    <w:rsid w:val="00D224F3"/>
    <w:rsid w:val="00D226CD"/>
    <w:rsid w:val="00D228EB"/>
    <w:rsid w:val="00D229CC"/>
    <w:rsid w:val="00D22E22"/>
    <w:rsid w:val="00D240AA"/>
    <w:rsid w:val="00D24666"/>
    <w:rsid w:val="00D2483D"/>
    <w:rsid w:val="00D24B42"/>
    <w:rsid w:val="00D24D1C"/>
    <w:rsid w:val="00D24FA6"/>
    <w:rsid w:val="00D250E9"/>
    <w:rsid w:val="00D2518E"/>
    <w:rsid w:val="00D251BD"/>
    <w:rsid w:val="00D25399"/>
    <w:rsid w:val="00D257DC"/>
    <w:rsid w:val="00D2589E"/>
    <w:rsid w:val="00D25DCA"/>
    <w:rsid w:val="00D2613F"/>
    <w:rsid w:val="00D26168"/>
    <w:rsid w:val="00D263C8"/>
    <w:rsid w:val="00D263D5"/>
    <w:rsid w:val="00D26419"/>
    <w:rsid w:val="00D264C6"/>
    <w:rsid w:val="00D265AE"/>
    <w:rsid w:val="00D265F3"/>
    <w:rsid w:val="00D2690D"/>
    <w:rsid w:val="00D26EA3"/>
    <w:rsid w:val="00D27067"/>
    <w:rsid w:val="00D273C6"/>
    <w:rsid w:val="00D273DE"/>
    <w:rsid w:val="00D274CC"/>
    <w:rsid w:val="00D278F7"/>
    <w:rsid w:val="00D27ABA"/>
    <w:rsid w:val="00D27B72"/>
    <w:rsid w:val="00D27D7E"/>
    <w:rsid w:val="00D300B3"/>
    <w:rsid w:val="00D3110B"/>
    <w:rsid w:val="00D31226"/>
    <w:rsid w:val="00D3177D"/>
    <w:rsid w:val="00D31A39"/>
    <w:rsid w:val="00D31BFF"/>
    <w:rsid w:val="00D31E5F"/>
    <w:rsid w:val="00D31F32"/>
    <w:rsid w:val="00D3222A"/>
    <w:rsid w:val="00D3265C"/>
    <w:rsid w:val="00D3268A"/>
    <w:rsid w:val="00D32E0B"/>
    <w:rsid w:val="00D32EA6"/>
    <w:rsid w:val="00D32F16"/>
    <w:rsid w:val="00D32F25"/>
    <w:rsid w:val="00D33003"/>
    <w:rsid w:val="00D33494"/>
    <w:rsid w:val="00D33CC4"/>
    <w:rsid w:val="00D33CD3"/>
    <w:rsid w:val="00D33F91"/>
    <w:rsid w:val="00D3414A"/>
    <w:rsid w:val="00D34474"/>
    <w:rsid w:val="00D34745"/>
    <w:rsid w:val="00D34814"/>
    <w:rsid w:val="00D34941"/>
    <w:rsid w:val="00D34B7F"/>
    <w:rsid w:val="00D3552C"/>
    <w:rsid w:val="00D35C30"/>
    <w:rsid w:val="00D35F55"/>
    <w:rsid w:val="00D365C5"/>
    <w:rsid w:val="00D365DC"/>
    <w:rsid w:val="00D3682E"/>
    <w:rsid w:val="00D369F2"/>
    <w:rsid w:val="00D372E9"/>
    <w:rsid w:val="00D37310"/>
    <w:rsid w:val="00D376FC"/>
    <w:rsid w:val="00D377AD"/>
    <w:rsid w:val="00D37BD7"/>
    <w:rsid w:val="00D37CFA"/>
    <w:rsid w:val="00D4002A"/>
    <w:rsid w:val="00D4003C"/>
    <w:rsid w:val="00D404FB"/>
    <w:rsid w:val="00D40557"/>
    <w:rsid w:val="00D40B8A"/>
    <w:rsid w:val="00D40C9A"/>
    <w:rsid w:val="00D40D73"/>
    <w:rsid w:val="00D4137A"/>
    <w:rsid w:val="00D41388"/>
    <w:rsid w:val="00D41664"/>
    <w:rsid w:val="00D4174F"/>
    <w:rsid w:val="00D41E7A"/>
    <w:rsid w:val="00D41ECC"/>
    <w:rsid w:val="00D41FBF"/>
    <w:rsid w:val="00D42058"/>
    <w:rsid w:val="00D420DF"/>
    <w:rsid w:val="00D4213C"/>
    <w:rsid w:val="00D42322"/>
    <w:rsid w:val="00D42678"/>
    <w:rsid w:val="00D427B4"/>
    <w:rsid w:val="00D4291A"/>
    <w:rsid w:val="00D42A9B"/>
    <w:rsid w:val="00D42B1E"/>
    <w:rsid w:val="00D42B4E"/>
    <w:rsid w:val="00D42BFA"/>
    <w:rsid w:val="00D42D39"/>
    <w:rsid w:val="00D42F0E"/>
    <w:rsid w:val="00D42FDC"/>
    <w:rsid w:val="00D43562"/>
    <w:rsid w:val="00D43ACA"/>
    <w:rsid w:val="00D43D6A"/>
    <w:rsid w:val="00D43FFA"/>
    <w:rsid w:val="00D44292"/>
    <w:rsid w:val="00D44382"/>
    <w:rsid w:val="00D4460C"/>
    <w:rsid w:val="00D4484D"/>
    <w:rsid w:val="00D44AC1"/>
    <w:rsid w:val="00D44C41"/>
    <w:rsid w:val="00D45120"/>
    <w:rsid w:val="00D451C8"/>
    <w:rsid w:val="00D453E9"/>
    <w:rsid w:val="00D454CB"/>
    <w:rsid w:val="00D45760"/>
    <w:rsid w:val="00D45886"/>
    <w:rsid w:val="00D4595D"/>
    <w:rsid w:val="00D45C67"/>
    <w:rsid w:val="00D46180"/>
    <w:rsid w:val="00D462CC"/>
    <w:rsid w:val="00D4632E"/>
    <w:rsid w:val="00D4699A"/>
    <w:rsid w:val="00D46B78"/>
    <w:rsid w:val="00D46DBC"/>
    <w:rsid w:val="00D46ED3"/>
    <w:rsid w:val="00D46F12"/>
    <w:rsid w:val="00D46FBD"/>
    <w:rsid w:val="00D471F2"/>
    <w:rsid w:val="00D47564"/>
    <w:rsid w:val="00D47D03"/>
    <w:rsid w:val="00D47E47"/>
    <w:rsid w:val="00D504A1"/>
    <w:rsid w:val="00D50850"/>
    <w:rsid w:val="00D50A3A"/>
    <w:rsid w:val="00D50D42"/>
    <w:rsid w:val="00D511F2"/>
    <w:rsid w:val="00D513BC"/>
    <w:rsid w:val="00D51548"/>
    <w:rsid w:val="00D5169C"/>
    <w:rsid w:val="00D51B6D"/>
    <w:rsid w:val="00D51C57"/>
    <w:rsid w:val="00D51D44"/>
    <w:rsid w:val="00D51F43"/>
    <w:rsid w:val="00D5237A"/>
    <w:rsid w:val="00D5271B"/>
    <w:rsid w:val="00D52A69"/>
    <w:rsid w:val="00D52A86"/>
    <w:rsid w:val="00D52AEF"/>
    <w:rsid w:val="00D5324B"/>
    <w:rsid w:val="00D533B7"/>
    <w:rsid w:val="00D53916"/>
    <w:rsid w:val="00D5395C"/>
    <w:rsid w:val="00D53AD7"/>
    <w:rsid w:val="00D53EF9"/>
    <w:rsid w:val="00D53F55"/>
    <w:rsid w:val="00D54165"/>
    <w:rsid w:val="00D54376"/>
    <w:rsid w:val="00D54AC8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9C4"/>
    <w:rsid w:val="00D55B88"/>
    <w:rsid w:val="00D55D66"/>
    <w:rsid w:val="00D5648A"/>
    <w:rsid w:val="00D564AA"/>
    <w:rsid w:val="00D56625"/>
    <w:rsid w:val="00D56891"/>
    <w:rsid w:val="00D5689B"/>
    <w:rsid w:val="00D568E3"/>
    <w:rsid w:val="00D56B9E"/>
    <w:rsid w:val="00D56C02"/>
    <w:rsid w:val="00D56C0D"/>
    <w:rsid w:val="00D56E4D"/>
    <w:rsid w:val="00D56EB8"/>
    <w:rsid w:val="00D56F8B"/>
    <w:rsid w:val="00D571A7"/>
    <w:rsid w:val="00D57248"/>
    <w:rsid w:val="00D57488"/>
    <w:rsid w:val="00D5755E"/>
    <w:rsid w:val="00D57616"/>
    <w:rsid w:val="00D578C5"/>
    <w:rsid w:val="00D57BAB"/>
    <w:rsid w:val="00D57C3F"/>
    <w:rsid w:val="00D57C92"/>
    <w:rsid w:val="00D60255"/>
    <w:rsid w:val="00D602A4"/>
    <w:rsid w:val="00D60342"/>
    <w:rsid w:val="00D60420"/>
    <w:rsid w:val="00D605D6"/>
    <w:rsid w:val="00D60AC6"/>
    <w:rsid w:val="00D60FEE"/>
    <w:rsid w:val="00D611AD"/>
    <w:rsid w:val="00D61469"/>
    <w:rsid w:val="00D61EC4"/>
    <w:rsid w:val="00D62259"/>
    <w:rsid w:val="00D623D4"/>
    <w:rsid w:val="00D62447"/>
    <w:rsid w:val="00D6269D"/>
    <w:rsid w:val="00D627FF"/>
    <w:rsid w:val="00D62C71"/>
    <w:rsid w:val="00D62F8B"/>
    <w:rsid w:val="00D63232"/>
    <w:rsid w:val="00D63479"/>
    <w:rsid w:val="00D63580"/>
    <w:rsid w:val="00D6365C"/>
    <w:rsid w:val="00D637B2"/>
    <w:rsid w:val="00D63B44"/>
    <w:rsid w:val="00D63D91"/>
    <w:rsid w:val="00D63F4F"/>
    <w:rsid w:val="00D6437B"/>
    <w:rsid w:val="00D6511F"/>
    <w:rsid w:val="00D65150"/>
    <w:rsid w:val="00D6534E"/>
    <w:rsid w:val="00D655F1"/>
    <w:rsid w:val="00D65660"/>
    <w:rsid w:val="00D658AE"/>
    <w:rsid w:val="00D658D6"/>
    <w:rsid w:val="00D65D59"/>
    <w:rsid w:val="00D65DFC"/>
    <w:rsid w:val="00D65F86"/>
    <w:rsid w:val="00D65FDC"/>
    <w:rsid w:val="00D6611B"/>
    <w:rsid w:val="00D66558"/>
    <w:rsid w:val="00D6664A"/>
    <w:rsid w:val="00D6696D"/>
    <w:rsid w:val="00D66DE9"/>
    <w:rsid w:val="00D6760F"/>
    <w:rsid w:val="00D70632"/>
    <w:rsid w:val="00D70670"/>
    <w:rsid w:val="00D70764"/>
    <w:rsid w:val="00D70ADD"/>
    <w:rsid w:val="00D70D05"/>
    <w:rsid w:val="00D715F9"/>
    <w:rsid w:val="00D71603"/>
    <w:rsid w:val="00D717A6"/>
    <w:rsid w:val="00D7183D"/>
    <w:rsid w:val="00D71AFC"/>
    <w:rsid w:val="00D71E18"/>
    <w:rsid w:val="00D7210E"/>
    <w:rsid w:val="00D72447"/>
    <w:rsid w:val="00D725CF"/>
    <w:rsid w:val="00D728A0"/>
    <w:rsid w:val="00D72CA3"/>
    <w:rsid w:val="00D72D5D"/>
    <w:rsid w:val="00D73384"/>
    <w:rsid w:val="00D734C6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73F"/>
    <w:rsid w:val="00D75BDB"/>
    <w:rsid w:val="00D75D20"/>
    <w:rsid w:val="00D75F16"/>
    <w:rsid w:val="00D765EE"/>
    <w:rsid w:val="00D7678B"/>
    <w:rsid w:val="00D769B9"/>
    <w:rsid w:val="00D76E63"/>
    <w:rsid w:val="00D76EED"/>
    <w:rsid w:val="00D76F7B"/>
    <w:rsid w:val="00D77147"/>
    <w:rsid w:val="00D77185"/>
    <w:rsid w:val="00D77312"/>
    <w:rsid w:val="00D774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542"/>
    <w:rsid w:val="00D815D9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627"/>
    <w:rsid w:val="00D8262E"/>
    <w:rsid w:val="00D82889"/>
    <w:rsid w:val="00D82959"/>
    <w:rsid w:val="00D83123"/>
    <w:rsid w:val="00D83170"/>
    <w:rsid w:val="00D8324C"/>
    <w:rsid w:val="00D835DB"/>
    <w:rsid w:val="00D838F0"/>
    <w:rsid w:val="00D83D14"/>
    <w:rsid w:val="00D83D87"/>
    <w:rsid w:val="00D83F64"/>
    <w:rsid w:val="00D84097"/>
    <w:rsid w:val="00D840A0"/>
    <w:rsid w:val="00D84527"/>
    <w:rsid w:val="00D84B4E"/>
    <w:rsid w:val="00D84CD1"/>
    <w:rsid w:val="00D84D0F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36C"/>
    <w:rsid w:val="00D863B0"/>
    <w:rsid w:val="00D86C10"/>
    <w:rsid w:val="00D86C91"/>
    <w:rsid w:val="00D86E0A"/>
    <w:rsid w:val="00D8720A"/>
    <w:rsid w:val="00D87713"/>
    <w:rsid w:val="00D879A9"/>
    <w:rsid w:val="00D879D6"/>
    <w:rsid w:val="00D90067"/>
    <w:rsid w:val="00D900B9"/>
    <w:rsid w:val="00D9047B"/>
    <w:rsid w:val="00D9070D"/>
    <w:rsid w:val="00D90C90"/>
    <w:rsid w:val="00D90F98"/>
    <w:rsid w:val="00D9156D"/>
    <w:rsid w:val="00D919A8"/>
    <w:rsid w:val="00D91C43"/>
    <w:rsid w:val="00D91DB5"/>
    <w:rsid w:val="00D91ECB"/>
    <w:rsid w:val="00D927A5"/>
    <w:rsid w:val="00D92A30"/>
    <w:rsid w:val="00D92DAB"/>
    <w:rsid w:val="00D932C0"/>
    <w:rsid w:val="00D93592"/>
    <w:rsid w:val="00D935AF"/>
    <w:rsid w:val="00D93864"/>
    <w:rsid w:val="00D938EC"/>
    <w:rsid w:val="00D93F32"/>
    <w:rsid w:val="00D940AE"/>
    <w:rsid w:val="00D9422C"/>
    <w:rsid w:val="00D94405"/>
    <w:rsid w:val="00D94723"/>
    <w:rsid w:val="00D948AB"/>
    <w:rsid w:val="00D9497B"/>
    <w:rsid w:val="00D94A7E"/>
    <w:rsid w:val="00D94BE2"/>
    <w:rsid w:val="00D94D02"/>
    <w:rsid w:val="00D95116"/>
    <w:rsid w:val="00D951E0"/>
    <w:rsid w:val="00D95708"/>
    <w:rsid w:val="00D95777"/>
    <w:rsid w:val="00D959FB"/>
    <w:rsid w:val="00D95DDB"/>
    <w:rsid w:val="00D96738"/>
    <w:rsid w:val="00D9674A"/>
    <w:rsid w:val="00D968C4"/>
    <w:rsid w:val="00D96A09"/>
    <w:rsid w:val="00D96F48"/>
    <w:rsid w:val="00D97549"/>
    <w:rsid w:val="00D975E8"/>
    <w:rsid w:val="00D9769A"/>
    <w:rsid w:val="00D976EA"/>
    <w:rsid w:val="00D97E0E"/>
    <w:rsid w:val="00DA0512"/>
    <w:rsid w:val="00DA087B"/>
    <w:rsid w:val="00DA0D46"/>
    <w:rsid w:val="00DA0EF4"/>
    <w:rsid w:val="00DA104C"/>
    <w:rsid w:val="00DA13C6"/>
    <w:rsid w:val="00DA156C"/>
    <w:rsid w:val="00DA1622"/>
    <w:rsid w:val="00DA1680"/>
    <w:rsid w:val="00DA179D"/>
    <w:rsid w:val="00DA2142"/>
    <w:rsid w:val="00DA214A"/>
    <w:rsid w:val="00DA21F4"/>
    <w:rsid w:val="00DA2555"/>
    <w:rsid w:val="00DA2D38"/>
    <w:rsid w:val="00DA2F9E"/>
    <w:rsid w:val="00DA30D9"/>
    <w:rsid w:val="00DA3137"/>
    <w:rsid w:val="00DA33E9"/>
    <w:rsid w:val="00DA357B"/>
    <w:rsid w:val="00DA3629"/>
    <w:rsid w:val="00DA37BB"/>
    <w:rsid w:val="00DA3A49"/>
    <w:rsid w:val="00DA3BEF"/>
    <w:rsid w:val="00DA3CA8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E6B"/>
    <w:rsid w:val="00DA4F0C"/>
    <w:rsid w:val="00DA4FF9"/>
    <w:rsid w:val="00DA5169"/>
    <w:rsid w:val="00DA532E"/>
    <w:rsid w:val="00DA547A"/>
    <w:rsid w:val="00DA54E9"/>
    <w:rsid w:val="00DA5827"/>
    <w:rsid w:val="00DA5A6A"/>
    <w:rsid w:val="00DA5D90"/>
    <w:rsid w:val="00DA5E1A"/>
    <w:rsid w:val="00DA5E76"/>
    <w:rsid w:val="00DA63FA"/>
    <w:rsid w:val="00DA6435"/>
    <w:rsid w:val="00DA6705"/>
    <w:rsid w:val="00DA6911"/>
    <w:rsid w:val="00DA6B84"/>
    <w:rsid w:val="00DA6CC2"/>
    <w:rsid w:val="00DA6F94"/>
    <w:rsid w:val="00DA70F8"/>
    <w:rsid w:val="00DA731A"/>
    <w:rsid w:val="00DA7326"/>
    <w:rsid w:val="00DA7354"/>
    <w:rsid w:val="00DA779D"/>
    <w:rsid w:val="00DA7AB1"/>
    <w:rsid w:val="00DA7D42"/>
    <w:rsid w:val="00DA7DAD"/>
    <w:rsid w:val="00DB000C"/>
    <w:rsid w:val="00DB01D6"/>
    <w:rsid w:val="00DB0A74"/>
    <w:rsid w:val="00DB0F6E"/>
    <w:rsid w:val="00DB106D"/>
    <w:rsid w:val="00DB11DA"/>
    <w:rsid w:val="00DB12F7"/>
    <w:rsid w:val="00DB1594"/>
    <w:rsid w:val="00DB18FC"/>
    <w:rsid w:val="00DB1D80"/>
    <w:rsid w:val="00DB1DEA"/>
    <w:rsid w:val="00DB1E54"/>
    <w:rsid w:val="00DB211C"/>
    <w:rsid w:val="00DB21E3"/>
    <w:rsid w:val="00DB2309"/>
    <w:rsid w:val="00DB25FD"/>
    <w:rsid w:val="00DB2B5D"/>
    <w:rsid w:val="00DB313B"/>
    <w:rsid w:val="00DB3172"/>
    <w:rsid w:val="00DB31AD"/>
    <w:rsid w:val="00DB3479"/>
    <w:rsid w:val="00DB35A3"/>
    <w:rsid w:val="00DB38D8"/>
    <w:rsid w:val="00DB39D0"/>
    <w:rsid w:val="00DB3A36"/>
    <w:rsid w:val="00DB3A70"/>
    <w:rsid w:val="00DB3B09"/>
    <w:rsid w:val="00DB3BD2"/>
    <w:rsid w:val="00DB3C88"/>
    <w:rsid w:val="00DB3D9B"/>
    <w:rsid w:val="00DB3F80"/>
    <w:rsid w:val="00DB42B4"/>
    <w:rsid w:val="00DB4645"/>
    <w:rsid w:val="00DB469F"/>
    <w:rsid w:val="00DB49D7"/>
    <w:rsid w:val="00DB4D13"/>
    <w:rsid w:val="00DB50B1"/>
    <w:rsid w:val="00DB5761"/>
    <w:rsid w:val="00DB57AF"/>
    <w:rsid w:val="00DB5B35"/>
    <w:rsid w:val="00DB5DEC"/>
    <w:rsid w:val="00DB61E2"/>
    <w:rsid w:val="00DB65B1"/>
    <w:rsid w:val="00DB6647"/>
    <w:rsid w:val="00DB66CE"/>
    <w:rsid w:val="00DB670A"/>
    <w:rsid w:val="00DB6E6F"/>
    <w:rsid w:val="00DB741D"/>
    <w:rsid w:val="00DB7CE3"/>
    <w:rsid w:val="00DC0112"/>
    <w:rsid w:val="00DC038A"/>
    <w:rsid w:val="00DC0A85"/>
    <w:rsid w:val="00DC0BF6"/>
    <w:rsid w:val="00DC1016"/>
    <w:rsid w:val="00DC18FC"/>
    <w:rsid w:val="00DC1A30"/>
    <w:rsid w:val="00DC1B1A"/>
    <w:rsid w:val="00DC1C45"/>
    <w:rsid w:val="00DC1C8C"/>
    <w:rsid w:val="00DC1E7F"/>
    <w:rsid w:val="00DC20F0"/>
    <w:rsid w:val="00DC2307"/>
    <w:rsid w:val="00DC32C3"/>
    <w:rsid w:val="00DC338D"/>
    <w:rsid w:val="00DC346E"/>
    <w:rsid w:val="00DC347F"/>
    <w:rsid w:val="00DC3551"/>
    <w:rsid w:val="00DC3612"/>
    <w:rsid w:val="00DC36BD"/>
    <w:rsid w:val="00DC38FB"/>
    <w:rsid w:val="00DC3EEF"/>
    <w:rsid w:val="00DC3FC0"/>
    <w:rsid w:val="00DC4117"/>
    <w:rsid w:val="00DC4579"/>
    <w:rsid w:val="00DC46DD"/>
    <w:rsid w:val="00DC4806"/>
    <w:rsid w:val="00DC490E"/>
    <w:rsid w:val="00DC4B54"/>
    <w:rsid w:val="00DC4D9D"/>
    <w:rsid w:val="00DC4F8B"/>
    <w:rsid w:val="00DC53B6"/>
    <w:rsid w:val="00DC5706"/>
    <w:rsid w:val="00DC5754"/>
    <w:rsid w:val="00DC59B7"/>
    <w:rsid w:val="00DC5B73"/>
    <w:rsid w:val="00DC5C70"/>
    <w:rsid w:val="00DC60D4"/>
    <w:rsid w:val="00DC62FE"/>
    <w:rsid w:val="00DC6438"/>
    <w:rsid w:val="00DC64C3"/>
    <w:rsid w:val="00DC6670"/>
    <w:rsid w:val="00DC681F"/>
    <w:rsid w:val="00DC6974"/>
    <w:rsid w:val="00DC69C3"/>
    <w:rsid w:val="00DC6A25"/>
    <w:rsid w:val="00DC6A57"/>
    <w:rsid w:val="00DC6D34"/>
    <w:rsid w:val="00DC6EFC"/>
    <w:rsid w:val="00DC6FDD"/>
    <w:rsid w:val="00DC723A"/>
    <w:rsid w:val="00DC7288"/>
    <w:rsid w:val="00DC743A"/>
    <w:rsid w:val="00DC79FB"/>
    <w:rsid w:val="00DC7D77"/>
    <w:rsid w:val="00DC7FC3"/>
    <w:rsid w:val="00DD0195"/>
    <w:rsid w:val="00DD05DF"/>
    <w:rsid w:val="00DD0A9D"/>
    <w:rsid w:val="00DD0FF3"/>
    <w:rsid w:val="00DD106E"/>
    <w:rsid w:val="00DD10DC"/>
    <w:rsid w:val="00DD116B"/>
    <w:rsid w:val="00DD16A0"/>
    <w:rsid w:val="00DD176C"/>
    <w:rsid w:val="00DD193E"/>
    <w:rsid w:val="00DD1F95"/>
    <w:rsid w:val="00DD2054"/>
    <w:rsid w:val="00DD245E"/>
    <w:rsid w:val="00DD27B8"/>
    <w:rsid w:val="00DD2ACE"/>
    <w:rsid w:val="00DD2F24"/>
    <w:rsid w:val="00DD2F84"/>
    <w:rsid w:val="00DD30BA"/>
    <w:rsid w:val="00DD3AA4"/>
    <w:rsid w:val="00DD439A"/>
    <w:rsid w:val="00DD449E"/>
    <w:rsid w:val="00DD4556"/>
    <w:rsid w:val="00DD4743"/>
    <w:rsid w:val="00DD48D9"/>
    <w:rsid w:val="00DD4EDC"/>
    <w:rsid w:val="00DD562B"/>
    <w:rsid w:val="00DD5634"/>
    <w:rsid w:val="00DD57B5"/>
    <w:rsid w:val="00DD5B16"/>
    <w:rsid w:val="00DD5E05"/>
    <w:rsid w:val="00DD5EB7"/>
    <w:rsid w:val="00DD6190"/>
    <w:rsid w:val="00DD630B"/>
    <w:rsid w:val="00DD6734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58"/>
    <w:rsid w:val="00DE0471"/>
    <w:rsid w:val="00DE06AD"/>
    <w:rsid w:val="00DE083B"/>
    <w:rsid w:val="00DE0857"/>
    <w:rsid w:val="00DE095A"/>
    <w:rsid w:val="00DE0EEF"/>
    <w:rsid w:val="00DE0FEA"/>
    <w:rsid w:val="00DE11B8"/>
    <w:rsid w:val="00DE132D"/>
    <w:rsid w:val="00DE13D5"/>
    <w:rsid w:val="00DE17E6"/>
    <w:rsid w:val="00DE1C0B"/>
    <w:rsid w:val="00DE1CF4"/>
    <w:rsid w:val="00DE2274"/>
    <w:rsid w:val="00DE22C6"/>
    <w:rsid w:val="00DE245F"/>
    <w:rsid w:val="00DE24AB"/>
    <w:rsid w:val="00DE25C9"/>
    <w:rsid w:val="00DE27A2"/>
    <w:rsid w:val="00DE2A5B"/>
    <w:rsid w:val="00DE2AE4"/>
    <w:rsid w:val="00DE345A"/>
    <w:rsid w:val="00DE36DA"/>
    <w:rsid w:val="00DE3834"/>
    <w:rsid w:val="00DE38F4"/>
    <w:rsid w:val="00DE3B08"/>
    <w:rsid w:val="00DE3B37"/>
    <w:rsid w:val="00DE476B"/>
    <w:rsid w:val="00DE491B"/>
    <w:rsid w:val="00DE4996"/>
    <w:rsid w:val="00DE4A52"/>
    <w:rsid w:val="00DE5655"/>
    <w:rsid w:val="00DE5744"/>
    <w:rsid w:val="00DE593B"/>
    <w:rsid w:val="00DE599D"/>
    <w:rsid w:val="00DE59D6"/>
    <w:rsid w:val="00DE5AC1"/>
    <w:rsid w:val="00DE5C44"/>
    <w:rsid w:val="00DE5D8A"/>
    <w:rsid w:val="00DE5DF0"/>
    <w:rsid w:val="00DE62F9"/>
    <w:rsid w:val="00DE699A"/>
    <w:rsid w:val="00DE6D06"/>
    <w:rsid w:val="00DE6F23"/>
    <w:rsid w:val="00DE6F77"/>
    <w:rsid w:val="00DE7120"/>
    <w:rsid w:val="00DE71DC"/>
    <w:rsid w:val="00DE7298"/>
    <w:rsid w:val="00DE730B"/>
    <w:rsid w:val="00DE770A"/>
    <w:rsid w:val="00DE7715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6A3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8"/>
    <w:rsid w:val="00DF19BF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8A8"/>
    <w:rsid w:val="00DF2B64"/>
    <w:rsid w:val="00DF2BDC"/>
    <w:rsid w:val="00DF2D44"/>
    <w:rsid w:val="00DF3378"/>
    <w:rsid w:val="00DF3592"/>
    <w:rsid w:val="00DF3A48"/>
    <w:rsid w:val="00DF40D8"/>
    <w:rsid w:val="00DF4478"/>
    <w:rsid w:val="00DF459A"/>
    <w:rsid w:val="00DF48AD"/>
    <w:rsid w:val="00DF4923"/>
    <w:rsid w:val="00DF4A8D"/>
    <w:rsid w:val="00DF4BDD"/>
    <w:rsid w:val="00DF4C20"/>
    <w:rsid w:val="00DF4CA6"/>
    <w:rsid w:val="00DF5275"/>
    <w:rsid w:val="00DF5633"/>
    <w:rsid w:val="00DF563A"/>
    <w:rsid w:val="00DF59D5"/>
    <w:rsid w:val="00DF5A72"/>
    <w:rsid w:val="00DF5D0E"/>
    <w:rsid w:val="00DF6058"/>
    <w:rsid w:val="00DF60D0"/>
    <w:rsid w:val="00DF621C"/>
    <w:rsid w:val="00DF630C"/>
    <w:rsid w:val="00DF6EC5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05"/>
    <w:rsid w:val="00E0113A"/>
    <w:rsid w:val="00E01254"/>
    <w:rsid w:val="00E012D5"/>
    <w:rsid w:val="00E01520"/>
    <w:rsid w:val="00E0160D"/>
    <w:rsid w:val="00E018DB"/>
    <w:rsid w:val="00E01A91"/>
    <w:rsid w:val="00E01B39"/>
    <w:rsid w:val="00E01B92"/>
    <w:rsid w:val="00E01E25"/>
    <w:rsid w:val="00E02049"/>
    <w:rsid w:val="00E0279F"/>
    <w:rsid w:val="00E0287F"/>
    <w:rsid w:val="00E02B34"/>
    <w:rsid w:val="00E02BC8"/>
    <w:rsid w:val="00E02DFC"/>
    <w:rsid w:val="00E02F01"/>
    <w:rsid w:val="00E03001"/>
    <w:rsid w:val="00E031FD"/>
    <w:rsid w:val="00E035A8"/>
    <w:rsid w:val="00E036FC"/>
    <w:rsid w:val="00E03CCB"/>
    <w:rsid w:val="00E03E6C"/>
    <w:rsid w:val="00E04180"/>
    <w:rsid w:val="00E041CE"/>
    <w:rsid w:val="00E0431A"/>
    <w:rsid w:val="00E04977"/>
    <w:rsid w:val="00E04AA5"/>
    <w:rsid w:val="00E052CC"/>
    <w:rsid w:val="00E05362"/>
    <w:rsid w:val="00E054EB"/>
    <w:rsid w:val="00E0573F"/>
    <w:rsid w:val="00E05890"/>
    <w:rsid w:val="00E05BB7"/>
    <w:rsid w:val="00E05F25"/>
    <w:rsid w:val="00E06230"/>
    <w:rsid w:val="00E064B7"/>
    <w:rsid w:val="00E065CF"/>
    <w:rsid w:val="00E06710"/>
    <w:rsid w:val="00E06727"/>
    <w:rsid w:val="00E06909"/>
    <w:rsid w:val="00E06BF8"/>
    <w:rsid w:val="00E070DE"/>
    <w:rsid w:val="00E07374"/>
    <w:rsid w:val="00E0737F"/>
    <w:rsid w:val="00E073D1"/>
    <w:rsid w:val="00E07470"/>
    <w:rsid w:val="00E074A4"/>
    <w:rsid w:val="00E07544"/>
    <w:rsid w:val="00E075F2"/>
    <w:rsid w:val="00E07615"/>
    <w:rsid w:val="00E07878"/>
    <w:rsid w:val="00E07B87"/>
    <w:rsid w:val="00E07BE7"/>
    <w:rsid w:val="00E1000D"/>
    <w:rsid w:val="00E10019"/>
    <w:rsid w:val="00E100CE"/>
    <w:rsid w:val="00E10426"/>
    <w:rsid w:val="00E1044D"/>
    <w:rsid w:val="00E10636"/>
    <w:rsid w:val="00E108EB"/>
    <w:rsid w:val="00E10A17"/>
    <w:rsid w:val="00E10F2D"/>
    <w:rsid w:val="00E11331"/>
    <w:rsid w:val="00E1167D"/>
    <w:rsid w:val="00E116BE"/>
    <w:rsid w:val="00E116FD"/>
    <w:rsid w:val="00E11966"/>
    <w:rsid w:val="00E11BBC"/>
    <w:rsid w:val="00E11F32"/>
    <w:rsid w:val="00E11FE8"/>
    <w:rsid w:val="00E121E9"/>
    <w:rsid w:val="00E12206"/>
    <w:rsid w:val="00E12937"/>
    <w:rsid w:val="00E129E1"/>
    <w:rsid w:val="00E12EAF"/>
    <w:rsid w:val="00E135FF"/>
    <w:rsid w:val="00E137E6"/>
    <w:rsid w:val="00E138F0"/>
    <w:rsid w:val="00E13C10"/>
    <w:rsid w:val="00E13CE9"/>
    <w:rsid w:val="00E140C6"/>
    <w:rsid w:val="00E14660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D85"/>
    <w:rsid w:val="00E15E63"/>
    <w:rsid w:val="00E1630A"/>
    <w:rsid w:val="00E1689F"/>
    <w:rsid w:val="00E168BD"/>
    <w:rsid w:val="00E16B78"/>
    <w:rsid w:val="00E16CAC"/>
    <w:rsid w:val="00E17028"/>
    <w:rsid w:val="00E17259"/>
    <w:rsid w:val="00E173BB"/>
    <w:rsid w:val="00E17789"/>
    <w:rsid w:val="00E17BCE"/>
    <w:rsid w:val="00E17C17"/>
    <w:rsid w:val="00E17C89"/>
    <w:rsid w:val="00E17D20"/>
    <w:rsid w:val="00E2017B"/>
    <w:rsid w:val="00E205D1"/>
    <w:rsid w:val="00E20603"/>
    <w:rsid w:val="00E206FD"/>
    <w:rsid w:val="00E20C91"/>
    <w:rsid w:val="00E20F6F"/>
    <w:rsid w:val="00E21213"/>
    <w:rsid w:val="00E21532"/>
    <w:rsid w:val="00E21929"/>
    <w:rsid w:val="00E2192B"/>
    <w:rsid w:val="00E21E78"/>
    <w:rsid w:val="00E21F58"/>
    <w:rsid w:val="00E221A1"/>
    <w:rsid w:val="00E2226F"/>
    <w:rsid w:val="00E22B93"/>
    <w:rsid w:val="00E23BB0"/>
    <w:rsid w:val="00E23C67"/>
    <w:rsid w:val="00E23FF0"/>
    <w:rsid w:val="00E244AC"/>
    <w:rsid w:val="00E246DB"/>
    <w:rsid w:val="00E24BF1"/>
    <w:rsid w:val="00E24C22"/>
    <w:rsid w:val="00E24F94"/>
    <w:rsid w:val="00E25241"/>
    <w:rsid w:val="00E2558C"/>
    <w:rsid w:val="00E25840"/>
    <w:rsid w:val="00E258BF"/>
    <w:rsid w:val="00E25B81"/>
    <w:rsid w:val="00E25B84"/>
    <w:rsid w:val="00E25E2A"/>
    <w:rsid w:val="00E26048"/>
    <w:rsid w:val="00E267B1"/>
    <w:rsid w:val="00E267BE"/>
    <w:rsid w:val="00E26B3B"/>
    <w:rsid w:val="00E26C9C"/>
    <w:rsid w:val="00E26DBA"/>
    <w:rsid w:val="00E2746D"/>
    <w:rsid w:val="00E2771E"/>
    <w:rsid w:val="00E277BD"/>
    <w:rsid w:val="00E2797A"/>
    <w:rsid w:val="00E27AD5"/>
    <w:rsid w:val="00E27BD2"/>
    <w:rsid w:val="00E27C8E"/>
    <w:rsid w:val="00E27D3F"/>
    <w:rsid w:val="00E27E0B"/>
    <w:rsid w:val="00E27ED0"/>
    <w:rsid w:val="00E30460"/>
    <w:rsid w:val="00E30620"/>
    <w:rsid w:val="00E30692"/>
    <w:rsid w:val="00E30832"/>
    <w:rsid w:val="00E308AB"/>
    <w:rsid w:val="00E309B6"/>
    <w:rsid w:val="00E30B45"/>
    <w:rsid w:val="00E30F14"/>
    <w:rsid w:val="00E3151A"/>
    <w:rsid w:val="00E31886"/>
    <w:rsid w:val="00E318CF"/>
    <w:rsid w:val="00E31B1A"/>
    <w:rsid w:val="00E31C95"/>
    <w:rsid w:val="00E31E1A"/>
    <w:rsid w:val="00E32066"/>
    <w:rsid w:val="00E3258F"/>
    <w:rsid w:val="00E32F1E"/>
    <w:rsid w:val="00E331AA"/>
    <w:rsid w:val="00E336AE"/>
    <w:rsid w:val="00E33A0F"/>
    <w:rsid w:val="00E33C5A"/>
    <w:rsid w:val="00E33CB9"/>
    <w:rsid w:val="00E34107"/>
    <w:rsid w:val="00E343BD"/>
    <w:rsid w:val="00E348C3"/>
    <w:rsid w:val="00E34978"/>
    <w:rsid w:val="00E34ADA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6C37"/>
    <w:rsid w:val="00E37595"/>
    <w:rsid w:val="00E37652"/>
    <w:rsid w:val="00E377D8"/>
    <w:rsid w:val="00E37C3F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1A9"/>
    <w:rsid w:val="00E42309"/>
    <w:rsid w:val="00E423DD"/>
    <w:rsid w:val="00E42452"/>
    <w:rsid w:val="00E42507"/>
    <w:rsid w:val="00E426AF"/>
    <w:rsid w:val="00E42AF4"/>
    <w:rsid w:val="00E42C5F"/>
    <w:rsid w:val="00E42F56"/>
    <w:rsid w:val="00E4314C"/>
    <w:rsid w:val="00E432E7"/>
    <w:rsid w:val="00E4355F"/>
    <w:rsid w:val="00E435CA"/>
    <w:rsid w:val="00E43692"/>
    <w:rsid w:val="00E437D2"/>
    <w:rsid w:val="00E4383F"/>
    <w:rsid w:val="00E438E7"/>
    <w:rsid w:val="00E43978"/>
    <w:rsid w:val="00E43AA2"/>
    <w:rsid w:val="00E43C24"/>
    <w:rsid w:val="00E44129"/>
    <w:rsid w:val="00E44342"/>
    <w:rsid w:val="00E44345"/>
    <w:rsid w:val="00E4441F"/>
    <w:rsid w:val="00E44448"/>
    <w:rsid w:val="00E444B1"/>
    <w:rsid w:val="00E44604"/>
    <w:rsid w:val="00E4476D"/>
    <w:rsid w:val="00E44888"/>
    <w:rsid w:val="00E4489A"/>
    <w:rsid w:val="00E449CC"/>
    <w:rsid w:val="00E456F8"/>
    <w:rsid w:val="00E45C35"/>
    <w:rsid w:val="00E45F36"/>
    <w:rsid w:val="00E4693E"/>
    <w:rsid w:val="00E46E5C"/>
    <w:rsid w:val="00E46FBE"/>
    <w:rsid w:val="00E47A6B"/>
    <w:rsid w:val="00E47BA6"/>
    <w:rsid w:val="00E50220"/>
    <w:rsid w:val="00E504EA"/>
    <w:rsid w:val="00E50990"/>
    <w:rsid w:val="00E50A9E"/>
    <w:rsid w:val="00E50BAD"/>
    <w:rsid w:val="00E50CDD"/>
    <w:rsid w:val="00E50CF3"/>
    <w:rsid w:val="00E50F2A"/>
    <w:rsid w:val="00E51B8A"/>
    <w:rsid w:val="00E51C08"/>
    <w:rsid w:val="00E51C88"/>
    <w:rsid w:val="00E51F4B"/>
    <w:rsid w:val="00E525E2"/>
    <w:rsid w:val="00E52665"/>
    <w:rsid w:val="00E527A6"/>
    <w:rsid w:val="00E52BDE"/>
    <w:rsid w:val="00E52DF7"/>
    <w:rsid w:val="00E52F1B"/>
    <w:rsid w:val="00E537FB"/>
    <w:rsid w:val="00E53C5E"/>
    <w:rsid w:val="00E54094"/>
    <w:rsid w:val="00E54308"/>
    <w:rsid w:val="00E54318"/>
    <w:rsid w:val="00E544EA"/>
    <w:rsid w:val="00E54CBC"/>
    <w:rsid w:val="00E54DBA"/>
    <w:rsid w:val="00E54FA0"/>
    <w:rsid w:val="00E55DE7"/>
    <w:rsid w:val="00E55E58"/>
    <w:rsid w:val="00E56119"/>
    <w:rsid w:val="00E56216"/>
    <w:rsid w:val="00E5638F"/>
    <w:rsid w:val="00E56485"/>
    <w:rsid w:val="00E56690"/>
    <w:rsid w:val="00E56B40"/>
    <w:rsid w:val="00E56B52"/>
    <w:rsid w:val="00E56C10"/>
    <w:rsid w:val="00E56E75"/>
    <w:rsid w:val="00E573A8"/>
    <w:rsid w:val="00E577E1"/>
    <w:rsid w:val="00E578F9"/>
    <w:rsid w:val="00E57B14"/>
    <w:rsid w:val="00E57F38"/>
    <w:rsid w:val="00E602B8"/>
    <w:rsid w:val="00E6038B"/>
    <w:rsid w:val="00E603C2"/>
    <w:rsid w:val="00E604D3"/>
    <w:rsid w:val="00E60654"/>
    <w:rsid w:val="00E60845"/>
    <w:rsid w:val="00E608B0"/>
    <w:rsid w:val="00E608DB"/>
    <w:rsid w:val="00E609B0"/>
    <w:rsid w:val="00E60AD7"/>
    <w:rsid w:val="00E613FF"/>
    <w:rsid w:val="00E6141B"/>
    <w:rsid w:val="00E614EE"/>
    <w:rsid w:val="00E6155B"/>
    <w:rsid w:val="00E6181E"/>
    <w:rsid w:val="00E6188D"/>
    <w:rsid w:val="00E61A17"/>
    <w:rsid w:val="00E61C1C"/>
    <w:rsid w:val="00E621C1"/>
    <w:rsid w:val="00E624ED"/>
    <w:rsid w:val="00E62685"/>
    <w:rsid w:val="00E62995"/>
    <w:rsid w:val="00E62D29"/>
    <w:rsid w:val="00E62E4E"/>
    <w:rsid w:val="00E62EEA"/>
    <w:rsid w:val="00E6301A"/>
    <w:rsid w:val="00E632FF"/>
    <w:rsid w:val="00E63478"/>
    <w:rsid w:val="00E634D6"/>
    <w:rsid w:val="00E635D7"/>
    <w:rsid w:val="00E636C7"/>
    <w:rsid w:val="00E637EC"/>
    <w:rsid w:val="00E63933"/>
    <w:rsid w:val="00E63B8C"/>
    <w:rsid w:val="00E63BDA"/>
    <w:rsid w:val="00E63C7A"/>
    <w:rsid w:val="00E63F00"/>
    <w:rsid w:val="00E6438C"/>
    <w:rsid w:val="00E643CF"/>
    <w:rsid w:val="00E647E9"/>
    <w:rsid w:val="00E64C08"/>
    <w:rsid w:val="00E64C38"/>
    <w:rsid w:val="00E6511A"/>
    <w:rsid w:val="00E65138"/>
    <w:rsid w:val="00E6520C"/>
    <w:rsid w:val="00E6567F"/>
    <w:rsid w:val="00E65812"/>
    <w:rsid w:val="00E6586E"/>
    <w:rsid w:val="00E65986"/>
    <w:rsid w:val="00E660CF"/>
    <w:rsid w:val="00E66139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101"/>
    <w:rsid w:val="00E67299"/>
    <w:rsid w:val="00E67433"/>
    <w:rsid w:val="00E67AAC"/>
    <w:rsid w:val="00E70038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836"/>
    <w:rsid w:val="00E71CCB"/>
    <w:rsid w:val="00E71D27"/>
    <w:rsid w:val="00E71EF3"/>
    <w:rsid w:val="00E71F94"/>
    <w:rsid w:val="00E7271C"/>
    <w:rsid w:val="00E72C3C"/>
    <w:rsid w:val="00E731D5"/>
    <w:rsid w:val="00E733AF"/>
    <w:rsid w:val="00E733DD"/>
    <w:rsid w:val="00E73BAF"/>
    <w:rsid w:val="00E73CC1"/>
    <w:rsid w:val="00E7435B"/>
    <w:rsid w:val="00E74461"/>
    <w:rsid w:val="00E7489E"/>
    <w:rsid w:val="00E74932"/>
    <w:rsid w:val="00E74A7C"/>
    <w:rsid w:val="00E74ED7"/>
    <w:rsid w:val="00E7508F"/>
    <w:rsid w:val="00E75341"/>
    <w:rsid w:val="00E7535E"/>
    <w:rsid w:val="00E75388"/>
    <w:rsid w:val="00E758DE"/>
    <w:rsid w:val="00E75AFB"/>
    <w:rsid w:val="00E75B32"/>
    <w:rsid w:val="00E75EBB"/>
    <w:rsid w:val="00E760E4"/>
    <w:rsid w:val="00E76242"/>
    <w:rsid w:val="00E762DD"/>
    <w:rsid w:val="00E76333"/>
    <w:rsid w:val="00E767F4"/>
    <w:rsid w:val="00E7685E"/>
    <w:rsid w:val="00E76AC0"/>
    <w:rsid w:val="00E77025"/>
    <w:rsid w:val="00E77469"/>
    <w:rsid w:val="00E7752A"/>
    <w:rsid w:val="00E77778"/>
    <w:rsid w:val="00E77863"/>
    <w:rsid w:val="00E77976"/>
    <w:rsid w:val="00E77F42"/>
    <w:rsid w:val="00E8023E"/>
    <w:rsid w:val="00E80295"/>
    <w:rsid w:val="00E80594"/>
    <w:rsid w:val="00E80896"/>
    <w:rsid w:val="00E808A2"/>
    <w:rsid w:val="00E80B92"/>
    <w:rsid w:val="00E80DA3"/>
    <w:rsid w:val="00E80FF9"/>
    <w:rsid w:val="00E819D0"/>
    <w:rsid w:val="00E81CCA"/>
    <w:rsid w:val="00E821D1"/>
    <w:rsid w:val="00E8228D"/>
    <w:rsid w:val="00E82782"/>
    <w:rsid w:val="00E82948"/>
    <w:rsid w:val="00E82C80"/>
    <w:rsid w:val="00E82F84"/>
    <w:rsid w:val="00E83169"/>
    <w:rsid w:val="00E832AC"/>
    <w:rsid w:val="00E8344A"/>
    <w:rsid w:val="00E83905"/>
    <w:rsid w:val="00E83C5F"/>
    <w:rsid w:val="00E8416D"/>
    <w:rsid w:val="00E8426A"/>
    <w:rsid w:val="00E848F3"/>
    <w:rsid w:val="00E84A9D"/>
    <w:rsid w:val="00E851AB"/>
    <w:rsid w:val="00E85360"/>
    <w:rsid w:val="00E853E4"/>
    <w:rsid w:val="00E853F3"/>
    <w:rsid w:val="00E854FB"/>
    <w:rsid w:val="00E8555F"/>
    <w:rsid w:val="00E85837"/>
    <w:rsid w:val="00E85BAB"/>
    <w:rsid w:val="00E85D70"/>
    <w:rsid w:val="00E85D98"/>
    <w:rsid w:val="00E866EA"/>
    <w:rsid w:val="00E86870"/>
    <w:rsid w:val="00E86BF2"/>
    <w:rsid w:val="00E86CD6"/>
    <w:rsid w:val="00E87024"/>
    <w:rsid w:val="00E870B3"/>
    <w:rsid w:val="00E8719D"/>
    <w:rsid w:val="00E8746C"/>
    <w:rsid w:val="00E875EC"/>
    <w:rsid w:val="00E878F5"/>
    <w:rsid w:val="00E87A78"/>
    <w:rsid w:val="00E87ACB"/>
    <w:rsid w:val="00E87B61"/>
    <w:rsid w:val="00E90304"/>
    <w:rsid w:val="00E903F6"/>
    <w:rsid w:val="00E909C5"/>
    <w:rsid w:val="00E90A7C"/>
    <w:rsid w:val="00E90CBC"/>
    <w:rsid w:val="00E90D39"/>
    <w:rsid w:val="00E90D69"/>
    <w:rsid w:val="00E90D9D"/>
    <w:rsid w:val="00E910A2"/>
    <w:rsid w:val="00E9115C"/>
    <w:rsid w:val="00E911F5"/>
    <w:rsid w:val="00E912E6"/>
    <w:rsid w:val="00E916B8"/>
    <w:rsid w:val="00E9174D"/>
    <w:rsid w:val="00E91962"/>
    <w:rsid w:val="00E91AA9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13"/>
    <w:rsid w:val="00E938DF"/>
    <w:rsid w:val="00E93FB7"/>
    <w:rsid w:val="00E94048"/>
    <w:rsid w:val="00E94145"/>
    <w:rsid w:val="00E943A1"/>
    <w:rsid w:val="00E94E46"/>
    <w:rsid w:val="00E94E5C"/>
    <w:rsid w:val="00E94E8E"/>
    <w:rsid w:val="00E94F82"/>
    <w:rsid w:val="00E95038"/>
    <w:rsid w:val="00E95093"/>
    <w:rsid w:val="00E95209"/>
    <w:rsid w:val="00E95430"/>
    <w:rsid w:val="00E9557B"/>
    <w:rsid w:val="00E957B3"/>
    <w:rsid w:val="00E95AEA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97ECC"/>
    <w:rsid w:val="00EA06F1"/>
    <w:rsid w:val="00EA0710"/>
    <w:rsid w:val="00EA07B7"/>
    <w:rsid w:val="00EA08EF"/>
    <w:rsid w:val="00EA0C35"/>
    <w:rsid w:val="00EA0E08"/>
    <w:rsid w:val="00EA0E45"/>
    <w:rsid w:val="00EA11C6"/>
    <w:rsid w:val="00EA1723"/>
    <w:rsid w:val="00EA173B"/>
    <w:rsid w:val="00EA1781"/>
    <w:rsid w:val="00EA18AF"/>
    <w:rsid w:val="00EA1D02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B31"/>
    <w:rsid w:val="00EA3DD8"/>
    <w:rsid w:val="00EA3F7E"/>
    <w:rsid w:val="00EA41A6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24"/>
    <w:rsid w:val="00EA5AA7"/>
    <w:rsid w:val="00EA5D61"/>
    <w:rsid w:val="00EA5FC1"/>
    <w:rsid w:val="00EA6358"/>
    <w:rsid w:val="00EA6360"/>
    <w:rsid w:val="00EA6685"/>
    <w:rsid w:val="00EA6759"/>
    <w:rsid w:val="00EA6788"/>
    <w:rsid w:val="00EA68AB"/>
    <w:rsid w:val="00EA6D1C"/>
    <w:rsid w:val="00EA6D4D"/>
    <w:rsid w:val="00EA6F4A"/>
    <w:rsid w:val="00EA7663"/>
    <w:rsid w:val="00EA769D"/>
    <w:rsid w:val="00EA76D6"/>
    <w:rsid w:val="00EA7A8B"/>
    <w:rsid w:val="00EA7B65"/>
    <w:rsid w:val="00EA7E41"/>
    <w:rsid w:val="00EB0278"/>
    <w:rsid w:val="00EB073A"/>
    <w:rsid w:val="00EB0968"/>
    <w:rsid w:val="00EB1347"/>
    <w:rsid w:val="00EB161E"/>
    <w:rsid w:val="00EB178A"/>
    <w:rsid w:val="00EB1BB9"/>
    <w:rsid w:val="00EB1FD1"/>
    <w:rsid w:val="00EB2883"/>
    <w:rsid w:val="00EB29D7"/>
    <w:rsid w:val="00EB2A36"/>
    <w:rsid w:val="00EB2B2E"/>
    <w:rsid w:val="00EB2D93"/>
    <w:rsid w:val="00EB2DE8"/>
    <w:rsid w:val="00EB2EBB"/>
    <w:rsid w:val="00EB33EC"/>
    <w:rsid w:val="00EB3479"/>
    <w:rsid w:val="00EB347A"/>
    <w:rsid w:val="00EB3778"/>
    <w:rsid w:val="00EB3874"/>
    <w:rsid w:val="00EB38F8"/>
    <w:rsid w:val="00EB3A5E"/>
    <w:rsid w:val="00EB3D96"/>
    <w:rsid w:val="00EB3EF1"/>
    <w:rsid w:val="00EB420B"/>
    <w:rsid w:val="00EB4302"/>
    <w:rsid w:val="00EB43AA"/>
    <w:rsid w:val="00EB43BD"/>
    <w:rsid w:val="00EB472D"/>
    <w:rsid w:val="00EB5321"/>
    <w:rsid w:val="00EB5857"/>
    <w:rsid w:val="00EB598F"/>
    <w:rsid w:val="00EB59BB"/>
    <w:rsid w:val="00EB5BC7"/>
    <w:rsid w:val="00EB5C05"/>
    <w:rsid w:val="00EB5F88"/>
    <w:rsid w:val="00EB5FA4"/>
    <w:rsid w:val="00EB668F"/>
    <w:rsid w:val="00EB6847"/>
    <w:rsid w:val="00EB6EEC"/>
    <w:rsid w:val="00EB6F21"/>
    <w:rsid w:val="00EB75A0"/>
    <w:rsid w:val="00EB793A"/>
    <w:rsid w:val="00EB7A14"/>
    <w:rsid w:val="00EB7E41"/>
    <w:rsid w:val="00EC0D3D"/>
    <w:rsid w:val="00EC11B9"/>
    <w:rsid w:val="00EC12DE"/>
    <w:rsid w:val="00EC1915"/>
    <w:rsid w:val="00EC1D09"/>
    <w:rsid w:val="00EC1DEA"/>
    <w:rsid w:val="00EC1EDA"/>
    <w:rsid w:val="00EC212B"/>
    <w:rsid w:val="00EC2379"/>
    <w:rsid w:val="00EC263A"/>
    <w:rsid w:val="00EC29B2"/>
    <w:rsid w:val="00EC2B10"/>
    <w:rsid w:val="00EC2BFD"/>
    <w:rsid w:val="00EC2D43"/>
    <w:rsid w:val="00EC2F5E"/>
    <w:rsid w:val="00EC2FFD"/>
    <w:rsid w:val="00EC30F4"/>
    <w:rsid w:val="00EC35A5"/>
    <w:rsid w:val="00EC3848"/>
    <w:rsid w:val="00EC3B74"/>
    <w:rsid w:val="00EC3C36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958"/>
    <w:rsid w:val="00EC5BCB"/>
    <w:rsid w:val="00EC5F60"/>
    <w:rsid w:val="00EC646B"/>
    <w:rsid w:val="00EC66F8"/>
    <w:rsid w:val="00EC6BFD"/>
    <w:rsid w:val="00EC6E0A"/>
    <w:rsid w:val="00EC7048"/>
    <w:rsid w:val="00EC7093"/>
    <w:rsid w:val="00EC7174"/>
    <w:rsid w:val="00EC71C3"/>
    <w:rsid w:val="00EC7302"/>
    <w:rsid w:val="00EC7967"/>
    <w:rsid w:val="00EC7C44"/>
    <w:rsid w:val="00ED02DD"/>
    <w:rsid w:val="00ED07D2"/>
    <w:rsid w:val="00ED0A18"/>
    <w:rsid w:val="00ED0DF3"/>
    <w:rsid w:val="00ED0E63"/>
    <w:rsid w:val="00ED0EFF"/>
    <w:rsid w:val="00ED0F98"/>
    <w:rsid w:val="00ED1110"/>
    <w:rsid w:val="00ED11E8"/>
    <w:rsid w:val="00ED1282"/>
    <w:rsid w:val="00ED148B"/>
    <w:rsid w:val="00ED15E0"/>
    <w:rsid w:val="00ED1E92"/>
    <w:rsid w:val="00ED2295"/>
    <w:rsid w:val="00ED2D61"/>
    <w:rsid w:val="00ED359F"/>
    <w:rsid w:val="00ED375E"/>
    <w:rsid w:val="00ED3892"/>
    <w:rsid w:val="00ED38DE"/>
    <w:rsid w:val="00ED3BE4"/>
    <w:rsid w:val="00ED3D13"/>
    <w:rsid w:val="00ED420F"/>
    <w:rsid w:val="00ED4BB6"/>
    <w:rsid w:val="00ED4E30"/>
    <w:rsid w:val="00ED511C"/>
    <w:rsid w:val="00ED52CC"/>
    <w:rsid w:val="00ED52CF"/>
    <w:rsid w:val="00ED57C0"/>
    <w:rsid w:val="00ED5874"/>
    <w:rsid w:val="00ED5ACC"/>
    <w:rsid w:val="00ED5C02"/>
    <w:rsid w:val="00ED5E62"/>
    <w:rsid w:val="00ED6343"/>
    <w:rsid w:val="00ED6A26"/>
    <w:rsid w:val="00ED6BA3"/>
    <w:rsid w:val="00ED6EDD"/>
    <w:rsid w:val="00ED6EF2"/>
    <w:rsid w:val="00ED71DE"/>
    <w:rsid w:val="00ED722A"/>
    <w:rsid w:val="00ED74B3"/>
    <w:rsid w:val="00ED75A9"/>
    <w:rsid w:val="00ED775D"/>
    <w:rsid w:val="00ED79E4"/>
    <w:rsid w:val="00ED7D17"/>
    <w:rsid w:val="00EE040E"/>
    <w:rsid w:val="00EE068E"/>
    <w:rsid w:val="00EE08E0"/>
    <w:rsid w:val="00EE09B2"/>
    <w:rsid w:val="00EE115F"/>
    <w:rsid w:val="00EE1362"/>
    <w:rsid w:val="00EE1502"/>
    <w:rsid w:val="00EE1541"/>
    <w:rsid w:val="00EE16DE"/>
    <w:rsid w:val="00EE1BDC"/>
    <w:rsid w:val="00EE1CE8"/>
    <w:rsid w:val="00EE1E36"/>
    <w:rsid w:val="00EE1E5E"/>
    <w:rsid w:val="00EE2173"/>
    <w:rsid w:val="00EE22E4"/>
    <w:rsid w:val="00EE249C"/>
    <w:rsid w:val="00EE2890"/>
    <w:rsid w:val="00EE2A4C"/>
    <w:rsid w:val="00EE2DFB"/>
    <w:rsid w:val="00EE2ED9"/>
    <w:rsid w:val="00EE2FE0"/>
    <w:rsid w:val="00EE33A3"/>
    <w:rsid w:val="00EE38E7"/>
    <w:rsid w:val="00EE3B7A"/>
    <w:rsid w:val="00EE475F"/>
    <w:rsid w:val="00EE498F"/>
    <w:rsid w:val="00EE4E9D"/>
    <w:rsid w:val="00EE5182"/>
    <w:rsid w:val="00EE5291"/>
    <w:rsid w:val="00EE5391"/>
    <w:rsid w:val="00EE549F"/>
    <w:rsid w:val="00EE55BE"/>
    <w:rsid w:val="00EE55F7"/>
    <w:rsid w:val="00EE5A1C"/>
    <w:rsid w:val="00EE5A30"/>
    <w:rsid w:val="00EE5A53"/>
    <w:rsid w:val="00EE6047"/>
    <w:rsid w:val="00EE6630"/>
    <w:rsid w:val="00EE6981"/>
    <w:rsid w:val="00EE6BAC"/>
    <w:rsid w:val="00EE7048"/>
    <w:rsid w:val="00EE7979"/>
    <w:rsid w:val="00EE7A23"/>
    <w:rsid w:val="00EE7AED"/>
    <w:rsid w:val="00EE7F20"/>
    <w:rsid w:val="00EE7FD7"/>
    <w:rsid w:val="00EF05A1"/>
    <w:rsid w:val="00EF0770"/>
    <w:rsid w:val="00EF08AE"/>
    <w:rsid w:val="00EF0B70"/>
    <w:rsid w:val="00EF0D1E"/>
    <w:rsid w:val="00EF0DB5"/>
    <w:rsid w:val="00EF0DD2"/>
    <w:rsid w:val="00EF0E55"/>
    <w:rsid w:val="00EF0EAB"/>
    <w:rsid w:val="00EF0F41"/>
    <w:rsid w:val="00EF1422"/>
    <w:rsid w:val="00EF1621"/>
    <w:rsid w:val="00EF1AE9"/>
    <w:rsid w:val="00EF1B06"/>
    <w:rsid w:val="00EF1DEF"/>
    <w:rsid w:val="00EF1EA4"/>
    <w:rsid w:val="00EF23AC"/>
    <w:rsid w:val="00EF27A8"/>
    <w:rsid w:val="00EF2827"/>
    <w:rsid w:val="00EF2917"/>
    <w:rsid w:val="00EF2B30"/>
    <w:rsid w:val="00EF2B67"/>
    <w:rsid w:val="00EF3402"/>
    <w:rsid w:val="00EF366C"/>
    <w:rsid w:val="00EF398B"/>
    <w:rsid w:val="00EF39BE"/>
    <w:rsid w:val="00EF3AD4"/>
    <w:rsid w:val="00EF3B60"/>
    <w:rsid w:val="00EF3C4C"/>
    <w:rsid w:val="00EF3D27"/>
    <w:rsid w:val="00EF441B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4B7"/>
    <w:rsid w:val="00EF6613"/>
    <w:rsid w:val="00EF669B"/>
    <w:rsid w:val="00EF66B9"/>
    <w:rsid w:val="00EF6878"/>
    <w:rsid w:val="00EF6B4C"/>
    <w:rsid w:val="00EF6D0F"/>
    <w:rsid w:val="00EF6E3A"/>
    <w:rsid w:val="00EF71FC"/>
    <w:rsid w:val="00EF74F9"/>
    <w:rsid w:val="00EF754C"/>
    <w:rsid w:val="00EF75F0"/>
    <w:rsid w:val="00EF78C9"/>
    <w:rsid w:val="00EF7954"/>
    <w:rsid w:val="00EF7AC5"/>
    <w:rsid w:val="00EF7C1C"/>
    <w:rsid w:val="00EF7C60"/>
    <w:rsid w:val="00EF7CE3"/>
    <w:rsid w:val="00EF7D6D"/>
    <w:rsid w:val="00F00209"/>
    <w:rsid w:val="00F00779"/>
    <w:rsid w:val="00F00B88"/>
    <w:rsid w:val="00F00CBC"/>
    <w:rsid w:val="00F00E00"/>
    <w:rsid w:val="00F00E91"/>
    <w:rsid w:val="00F00F67"/>
    <w:rsid w:val="00F014C9"/>
    <w:rsid w:val="00F01571"/>
    <w:rsid w:val="00F016D9"/>
    <w:rsid w:val="00F01F0F"/>
    <w:rsid w:val="00F022E1"/>
    <w:rsid w:val="00F023E8"/>
    <w:rsid w:val="00F02709"/>
    <w:rsid w:val="00F028FE"/>
    <w:rsid w:val="00F0298E"/>
    <w:rsid w:val="00F02C6D"/>
    <w:rsid w:val="00F03051"/>
    <w:rsid w:val="00F0345E"/>
    <w:rsid w:val="00F03552"/>
    <w:rsid w:val="00F036CD"/>
    <w:rsid w:val="00F03822"/>
    <w:rsid w:val="00F038BD"/>
    <w:rsid w:val="00F03B3A"/>
    <w:rsid w:val="00F043EB"/>
    <w:rsid w:val="00F044B5"/>
    <w:rsid w:val="00F04846"/>
    <w:rsid w:val="00F0552A"/>
    <w:rsid w:val="00F05790"/>
    <w:rsid w:val="00F05AA2"/>
    <w:rsid w:val="00F05BEE"/>
    <w:rsid w:val="00F05FEC"/>
    <w:rsid w:val="00F0630E"/>
    <w:rsid w:val="00F063FD"/>
    <w:rsid w:val="00F0641A"/>
    <w:rsid w:val="00F066C6"/>
    <w:rsid w:val="00F06817"/>
    <w:rsid w:val="00F06C41"/>
    <w:rsid w:val="00F07297"/>
    <w:rsid w:val="00F077FA"/>
    <w:rsid w:val="00F079C2"/>
    <w:rsid w:val="00F07A14"/>
    <w:rsid w:val="00F1046E"/>
    <w:rsid w:val="00F105BC"/>
    <w:rsid w:val="00F106E3"/>
    <w:rsid w:val="00F10787"/>
    <w:rsid w:val="00F10AE7"/>
    <w:rsid w:val="00F10B84"/>
    <w:rsid w:val="00F10DD0"/>
    <w:rsid w:val="00F10E03"/>
    <w:rsid w:val="00F10E2C"/>
    <w:rsid w:val="00F11029"/>
    <w:rsid w:val="00F11034"/>
    <w:rsid w:val="00F1115F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9A8"/>
    <w:rsid w:val="00F13B7D"/>
    <w:rsid w:val="00F13FF3"/>
    <w:rsid w:val="00F1407F"/>
    <w:rsid w:val="00F14195"/>
    <w:rsid w:val="00F1419E"/>
    <w:rsid w:val="00F1425D"/>
    <w:rsid w:val="00F14675"/>
    <w:rsid w:val="00F149C7"/>
    <w:rsid w:val="00F14A7A"/>
    <w:rsid w:val="00F14DA1"/>
    <w:rsid w:val="00F15010"/>
    <w:rsid w:val="00F1516C"/>
    <w:rsid w:val="00F15511"/>
    <w:rsid w:val="00F1596A"/>
    <w:rsid w:val="00F159D6"/>
    <w:rsid w:val="00F161FC"/>
    <w:rsid w:val="00F16583"/>
    <w:rsid w:val="00F165C2"/>
    <w:rsid w:val="00F165EE"/>
    <w:rsid w:val="00F16E1E"/>
    <w:rsid w:val="00F17110"/>
    <w:rsid w:val="00F17199"/>
    <w:rsid w:val="00F17504"/>
    <w:rsid w:val="00F177E3"/>
    <w:rsid w:val="00F17973"/>
    <w:rsid w:val="00F17AA6"/>
    <w:rsid w:val="00F17B69"/>
    <w:rsid w:val="00F17CB3"/>
    <w:rsid w:val="00F203E7"/>
    <w:rsid w:val="00F2043B"/>
    <w:rsid w:val="00F20487"/>
    <w:rsid w:val="00F20C2B"/>
    <w:rsid w:val="00F20CA2"/>
    <w:rsid w:val="00F20F5F"/>
    <w:rsid w:val="00F20F98"/>
    <w:rsid w:val="00F21113"/>
    <w:rsid w:val="00F21135"/>
    <w:rsid w:val="00F2146B"/>
    <w:rsid w:val="00F21839"/>
    <w:rsid w:val="00F21AA6"/>
    <w:rsid w:val="00F2210C"/>
    <w:rsid w:val="00F221FF"/>
    <w:rsid w:val="00F222EF"/>
    <w:rsid w:val="00F2255F"/>
    <w:rsid w:val="00F2287B"/>
    <w:rsid w:val="00F228F8"/>
    <w:rsid w:val="00F229A0"/>
    <w:rsid w:val="00F229FD"/>
    <w:rsid w:val="00F22A04"/>
    <w:rsid w:val="00F22C1A"/>
    <w:rsid w:val="00F22C86"/>
    <w:rsid w:val="00F22DBE"/>
    <w:rsid w:val="00F22E2E"/>
    <w:rsid w:val="00F22FD6"/>
    <w:rsid w:val="00F23060"/>
    <w:rsid w:val="00F23397"/>
    <w:rsid w:val="00F23424"/>
    <w:rsid w:val="00F23822"/>
    <w:rsid w:val="00F23B11"/>
    <w:rsid w:val="00F23B42"/>
    <w:rsid w:val="00F23E93"/>
    <w:rsid w:val="00F240A3"/>
    <w:rsid w:val="00F241DE"/>
    <w:rsid w:val="00F243D4"/>
    <w:rsid w:val="00F244A7"/>
    <w:rsid w:val="00F244F5"/>
    <w:rsid w:val="00F247E6"/>
    <w:rsid w:val="00F248AC"/>
    <w:rsid w:val="00F24A06"/>
    <w:rsid w:val="00F24E83"/>
    <w:rsid w:val="00F24FF4"/>
    <w:rsid w:val="00F25006"/>
    <w:rsid w:val="00F257F8"/>
    <w:rsid w:val="00F25809"/>
    <w:rsid w:val="00F2591B"/>
    <w:rsid w:val="00F25A17"/>
    <w:rsid w:val="00F25AB5"/>
    <w:rsid w:val="00F25B91"/>
    <w:rsid w:val="00F25C40"/>
    <w:rsid w:val="00F25D3C"/>
    <w:rsid w:val="00F25D7C"/>
    <w:rsid w:val="00F25FE9"/>
    <w:rsid w:val="00F2616E"/>
    <w:rsid w:val="00F2619E"/>
    <w:rsid w:val="00F26424"/>
    <w:rsid w:val="00F26590"/>
    <w:rsid w:val="00F265D0"/>
    <w:rsid w:val="00F266E3"/>
    <w:rsid w:val="00F267E4"/>
    <w:rsid w:val="00F26A18"/>
    <w:rsid w:val="00F26A47"/>
    <w:rsid w:val="00F26D3E"/>
    <w:rsid w:val="00F26E0F"/>
    <w:rsid w:val="00F26F6A"/>
    <w:rsid w:val="00F26F7D"/>
    <w:rsid w:val="00F26FC4"/>
    <w:rsid w:val="00F27460"/>
    <w:rsid w:val="00F27473"/>
    <w:rsid w:val="00F27BF4"/>
    <w:rsid w:val="00F27DF6"/>
    <w:rsid w:val="00F302F9"/>
    <w:rsid w:val="00F30B07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2F0"/>
    <w:rsid w:val="00F326B6"/>
    <w:rsid w:val="00F32A94"/>
    <w:rsid w:val="00F32C8F"/>
    <w:rsid w:val="00F334DC"/>
    <w:rsid w:val="00F33B87"/>
    <w:rsid w:val="00F33C8F"/>
    <w:rsid w:val="00F33DB9"/>
    <w:rsid w:val="00F34299"/>
    <w:rsid w:val="00F34827"/>
    <w:rsid w:val="00F34850"/>
    <w:rsid w:val="00F34A9B"/>
    <w:rsid w:val="00F34C46"/>
    <w:rsid w:val="00F350C2"/>
    <w:rsid w:val="00F354C9"/>
    <w:rsid w:val="00F354CB"/>
    <w:rsid w:val="00F35EB6"/>
    <w:rsid w:val="00F36041"/>
    <w:rsid w:val="00F36126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20"/>
    <w:rsid w:val="00F37734"/>
    <w:rsid w:val="00F378A1"/>
    <w:rsid w:val="00F37975"/>
    <w:rsid w:val="00F379A8"/>
    <w:rsid w:val="00F37A0B"/>
    <w:rsid w:val="00F37AC7"/>
    <w:rsid w:val="00F37C25"/>
    <w:rsid w:val="00F37E68"/>
    <w:rsid w:val="00F4013A"/>
    <w:rsid w:val="00F40471"/>
    <w:rsid w:val="00F40694"/>
    <w:rsid w:val="00F40762"/>
    <w:rsid w:val="00F40957"/>
    <w:rsid w:val="00F40B38"/>
    <w:rsid w:val="00F40DB6"/>
    <w:rsid w:val="00F41091"/>
    <w:rsid w:val="00F41697"/>
    <w:rsid w:val="00F418AA"/>
    <w:rsid w:val="00F41C46"/>
    <w:rsid w:val="00F42BC0"/>
    <w:rsid w:val="00F4312A"/>
    <w:rsid w:val="00F43436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509D"/>
    <w:rsid w:val="00F451BD"/>
    <w:rsid w:val="00F45303"/>
    <w:rsid w:val="00F45396"/>
    <w:rsid w:val="00F454BB"/>
    <w:rsid w:val="00F45801"/>
    <w:rsid w:val="00F45965"/>
    <w:rsid w:val="00F45BF5"/>
    <w:rsid w:val="00F45EF7"/>
    <w:rsid w:val="00F45F7D"/>
    <w:rsid w:val="00F46030"/>
    <w:rsid w:val="00F46778"/>
    <w:rsid w:val="00F47058"/>
    <w:rsid w:val="00F47280"/>
    <w:rsid w:val="00F4729E"/>
    <w:rsid w:val="00F4750A"/>
    <w:rsid w:val="00F47545"/>
    <w:rsid w:val="00F47BF4"/>
    <w:rsid w:val="00F47D1C"/>
    <w:rsid w:val="00F500BC"/>
    <w:rsid w:val="00F50340"/>
    <w:rsid w:val="00F504B0"/>
    <w:rsid w:val="00F50965"/>
    <w:rsid w:val="00F50B91"/>
    <w:rsid w:val="00F50B9A"/>
    <w:rsid w:val="00F50F32"/>
    <w:rsid w:val="00F51049"/>
    <w:rsid w:val="00F512FB"/>
    <w:rsid w:val="00F51A0E"/>
    <w:rsid w:val="00F51A1A"/>
    <w:rsid w:val="00F52304"/>
    <w:rsid w:val="00F528C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11"/>
    <w:rsid w:val="00F54D20"/>
    <w:rsid w:val="00F550AE"/>
    <w:rsid w:val="00F5511C"/>
    <w:rsid w:val="00F5588B"/>
    <w:rsid w:val="00F55980"/>
    <w:rsid w:val="00F559D4"/>
    <w:rsid w:val="00F55F1C"/>
    <w:rsid w:val="00F5613B"/>
    <w:rsid w:val="00F56228"/>
    <w:rsid w:val="00F56439"/>
    <w:rsid w:val="00F569C4"/>
    <w:rsid w:val="00F56C1D"/>
    <w:rsid w:val="00F56DF6"/>
    <w:rsid w:val="00F5709F"/>
    <w:rsid w:val="00F57266"/>
    <w:rsid w:val="00F574A3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2DD"/>
    <w:rsid w:val="00F617AC"/>
    <w:rsid w:val="00F61831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B53"/>
    <w:rsid w:val="00F62C86"/>
    <w:rsid w:val="00F62CBF"/>
    <w:rsid w:val="00F637B9"/>
    <w:rsid w:val="00F63CF7"/>
    <w:rsid w:val="00F64146"/>
    <w:rsid w:val="00F646D6"/>
    <w:rsid w:val="00F64BFF"/>
    <w:rsid w:val="00F64E67"/>
    <w:rsid w:val="00F651D5"/>
    <w:rsid w:val="00F652C0"/>
    <w:rsid w:val="00F652FF"/>
    <w:rsid w:val="00F653E4"/>
    <w:rsid w:val="00F65631"/>
    <w:rsid w:val="00F65BA5"/>
    <w:rsid w:val="00F65E4B"/>
    <w:rsid w:val="00F65E8D"/>
    <w:rsid w:val="00F6617C"/>
    <w:rsid w:val="00F664E9"/>
    <w:rsid w:val="00F66838"/>
    <w:rsid w:val="00F66E75"/>
    <w:rsid w:val="00F67110"/>
    <w:rsid w:val="00F671F0"/>
    <w:rsid w:val="00F6726B"/>
    <w:rsid w:val="00F674ED"/>
    <w:rsid w:val="00F6774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406"/>
    <w:rsid w:val="00F71581"/>
    <w:rsid w:val="00F7176F"/>
    <w:rsid w:val="00F7179C"/>
    <w:rsid w:val="00F71920"/>
    <w:rsid w:val="00F71A07"/>
    <w:rsid w:val="00F71DEE"/>
    <w:rsid w:val="00F72850"/>
    <w:rsid w:val="00F72CD2"/>
    <w:rsid w:val="00F73062"/>
    <w:rsid w:val="00F73357"/>
    <w:rsid w:val="00F734A5"/>
    <w:rsid w:val="00F738B5"/>
    <w:rsid w:val="00F738E0"/>
    <w:rsid w:val="00F739C8"/>
    <w:rsid w:val="00F73B32"/>
    <w:rsid w:val="00F74020"/>
    <w:rsid w:val="00F74159"/>
    <w:rsid w:val="00F742FE"/>
    <w:rsid w:val="00F7458D"/>
    <w:rsid w:val="00F7472B"/>
    <w:rsid w:val="00F7480F"/>
    <w:rsid w:val="00F74B41"/>
    <w:rsid w:val="00F74BA2"/>
    <w:rsid w:val="00F74ECF"/>
    <w:rsid w:val="00F74ED2"/>
    <w:rsid w:val="00F75089"/>
    <w:rsid w:val="00F75134"/>
    <w:rsid w:val="00F75915"/>
    <w:rsid w:val="00F75DEB"/>
    <w:rsid w:val="00F75EA0"/>
    <w:rsid w:val="00F75FF6"/>
    <w:rsid w:val="00F762D7"/>
    <w:rsid w:val="00F7689F"/>
    <w:rsid w:val="00F76FD0"/>
    <w:rsid w:val="00F7738B"/>
    <w:rsid w:val="00F774AC"/>
    <w:rsid w:val="00F774E0"/>
    <w:rsid w:val="00F77577"/>
    <w:rsid w:val="00F775CD"/>
    <w:rsid w:val="00F77883"/>
    <w:rsid w:val="00F779EF"/>
    <w:rsid w:val="00F77AA2"/>
    <w:rsid w:val="00F77ED1"/>
    <w:rsid w:val="00F77F26"/>
    <w:rsid w:val="00F80460"/>
    <w:rsid w:val="00F80473"/>
    <w:rsid w:val="00F80833"/>
    <w:rsid w:val="00F810A6"/>
    <w:rsid w:val="00F812E2"/>
    <w:rsid w:val="00F81415"/>
    <w:rsid w:val="00F8142A"/>
    <w:rsid w:val="00F815E0"/>
    <w:rsid w:val="00F819FD"/>
    <w:rsid w:val="00F81B7F"/>
    <w:rsid w:val="00F81D31"/>
    <w:rsid w:val="00F82438"/>
    <w:rsid w:val="00F8245B"/>
    <w:rsid w:val="00F8276D"/>
    <w:rsid w:val="00F82C35"/>
    <w:rsid w:val="00F83227"/>
    <w:rsid w:val="00F83649"/>
    <w:rsid w:val="00F8374B"/>
    <w:rsid w:val="00F83762"/>
    <w:rsid w:val="00F83B1E"/>
    <w:rsid w:val="00F83B72"/>
    <w:rsid w:val="00F83C0E"/>
    <w:rsid w:val="00F83C40"/>
    <w:rsid w:val="00F83D50"/>
    <w:rsid w:val="00F83DA4"/>
    <w:rsid w:val="00F83DDB"/>
    <w:rsid w:val="00F8473B"/>
    <w:rsid w:val="00F84863"/>
    <w:rsid w:val="00F84D01"/>
    <w:rsid w:val="00F851C2"/>
    <w:rsid w:val="00F85696"/>
    <w:rsid w:val="00F856F0"/>
    <w:rsid w:val="00F85976"/>
    <w:rsid w:val="00F859B5"/>
    <w:rsid w:val="00F85AC5"/>
    <w:rsid w:val="00F85AE6"/>
    <w:rsid w:val="00F85E80"/>
    <w:rsid w:val="00F86263"/>
    <w:rsid w:val="00F864C0"/>
    <w:rsid w:val="00F8650E"/>
    <w:rsid w:val="00F867B2"/>
    <w:rsid w:val="00F86ACE"/>
    <w:rsid w:val="00F86CE6"/>
    <w:rsid w:val="00F86D23"/>
    <w:rsid w:val="00F86F42"/>
    <w:rsid w:val="00F87183"/>
    <w:rsid w:val="00F8732A"/>
    <w:rsid w:val="00F87360"/>
    <w:rsid w:val="00F875FE"/>
    <w:rsid w:val="00F876A0"/>
    <w:rsid w:val="00F876AC"/>
    <w:rsid w:val="00F87967"/>
    <w:rsid w:val="00F87AFF"/>
    <w:rsid w:val="00F87C3C"/>
    <w:rsid w:val="00F90238"/>
    <w:rsid w:val="00F9023E"/>
    <w:rsid w:val="00F9025F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1D84"/>
    <w:rsid w:val="00F92025"/>
    <w:rsid w:val="00F92050"/>
    <w:rsid w:val="00F92488"/>
    <w:rsid w:val="00F925F8"/>
    <w:rsid w:val="00F92679"/>
    <w:rsid w:val="00F9292B"/>
    <w:rsid w:val="00F92A5C"/>
    <w:rsid w:val="00F92A83"/>
    <w:rsid w:val="00F92DE4"/>
    <w:rsid w:val="00F93163"/>
    <w:rsid w:val="00F937D3"/>
    <w:rsid w:val="00F9384C"/>
    <w:rsid w:val="00F93CB2"/>
    <w:rsid w:val="00F93D20"/>
    <w:rsid w:val="00F93F0F"/>
    <w:rsid w:val="00F94113"/>
    <w:rsid w:val="00F94303"/>
    <w:rsid w:val="00F944F4"/>
    <w:rsid w:val="00F9451B"/>
    <w:rsid w:val="00F94625"/>
    <w:rsid w:val="00F94752"/>
    <w:rsid w:val="00F94BC7"/>
    <w:rsid w:val="00F9514A"/>
    <w:rsid w:val="00F95391"/>
    <w:rsid w:val="00F955F9"/>
    <w:rsid w:val="00F95665"/>
    <w:rsid w:val="00F958B0"/>
    <w:rsid w:val="00F958C6"/>
    <w:rsid w:val="00F959C3"/>
    <w:rsid w:val="00F95A36"/>
    <w:rsid w:val="00F95AB8"/>
    <w:rsid w:val="00F95B16"/>
    <w:rsid w:val="00F95BDA"/>
    <w:rsid w:val="00F95F43"/>
    <w:rsid w:val="00F960EE"/>
    <w:rsid w:val="00F96531"/>
    <w:rsid w:val="00F969EF"/>
    <w:rsid w:val="00F96A3C"/>
    <w:rsid w:val="00F96EAD"/>
    <w:rsid w:val="00F972AE"/>
    <w:rsid w:val="00F975C9"/>
    <w:rsid w:val="00F9778B"/>
    <w:rsid w:val="00F978EB"/>
    <w:rsid w:val="00F979B7"/>
    <w:rsid w:val="00FA00D9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19DC"/>
    <w:rsid w:val="00FA203D"/>
    <w:rsid w:val="00FA277A"/>
    <w:rsid w:val="00FA2A1F"/>
    <w:rsid w:val="00FA2BA9"/>
    <w:rsid w:val="00FA2F67"/>
    <w:rsid w:val="00FA31CF"/>
    <w:rsid w:val="00FA335C"/>
    <w:rsid w:val="00FA3820"/>
    <w:rsid w:val="00FA3CCA"/>
    <w:rsid w:val="00FA3CE3"/>
    <w:rsid w:val="00FA3F7C"/>
    <w:rsid w:val="00FA4485"/>
    <w:rsid w:val="00FA44F9"/>
    <w:rsid w:val="00FA486F"/>
    <w:rsid w:val="00FA4883"/>
    <w:rsid w:val="00FA4A61"/>
    <w:rsid w:val="00FA4E26"/>
    <w:rsid w:val="00FA4E92"/>
    <w:rsid w:val="00FA51E2"/>
    <w:rsid w:val="00FA520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B5"/>
    <w:rsid w:val="00FA71CF"/>
    <w:rsid w:val="00FA7564"/>
    <w:rsid w:val="00FA7D6D"/>
    <w:rsid w:val="00FA7D84"/>
    <w:rsid w:val="00FB0022"/>
    <w:rsid w:val="00FB00C2"/>
    <w:rsid w:val="00FB0172"/>
    <w:rsid w:val="00FB0704"/>
    <w:rsid w:val="00FB0804"/>
    <w:rsid w:val="00FB0F38"/>
    <w:rsid w:val="00FB127E"/>
    <w:rsid w:val="00FB1457"/>
    <w:rsid w:val="00FB183F"/>
    <w:rsid w:val="00FB18DA"/>
    <w:rsid w:val="00FB19B3"/>
    <w:rsid w:val="00FB19C9"/>
    <w:rsid w:val="00FB1A91"/>
    <w:rsid w:val="00FB1E97"/>
    <w:rsid w:val="00FB2130"/>
    <w:rsid w:val="00FB226B"/>
    <w:rsid w:val="00FB241F"/>
    <w:rsid w:val="00FB249C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C2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208"/>
    <w:rsid w:val="00FB56A5"/>
    <w:rsid w:val="00FB57B3"/>
    <w:rsid w:val="00FB5A95"/>
    <w:rsid w:val="00FB5F4F"/>
    <w:rsid w:val="00FB5FE4"/>
    <w:rsid w:val="00FB6560"/>
    <w:rsid w:val="00FB688E"/>
    <w:rsid w:val="00FB6B79"/>
    <w:rsid w:val="00FB6BCE"/>
    <w:rsid w:val="00FB6BE0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4F3"/>
    <w:rsid w:val="00FC069F"/>
    <w:rsid w:val="00FC08B5"/>
    <w:rsid w:val="00FC0AC3"/>
    <w:rsid w:val="00FC0B45"/>
    <w:rsid w:val="00FC0E08"/>
    <w:rsid w:val="00FC10B4"/>
    <w:rsid w:val="00FC1402"/>
    <w:rsid w:val="00FC1520"/>
    <w:rsid w:val="00FC1614"/>
    <w:rsid w:val="00FC1696"/>
    <w:rsid w:val="00FC16E5"/>
    <w:rsid w:val="00FC185A"/>
    <w:rsid w:val="00FC1919"/>
    <w:rsid w:val="00FC1D89"/>
    <w:rsid w:val="00FC2087"/>
    <w:rsid w:val="00FC23FC"/>
    <w:rsid w:val="00FC279F"/>
    <w:rsid w:val="00FC2B39"/>
    <w:rsid w:val="00FC2C3D"/>
    <w:rsid w:val="00FC2C8C"/>
    <w:rsid w:val="00FC2E2C"/>
    <w:rsid w:val="00FC2E2E"/>
    <w:rsid w:val="00FC34E3"/>
    <w:rsid w:val="00FC3608"/>
    <w:rsid w:val="00FC38B5"/>
    <w:rsid w:val="00FC3BB0"/>
    <w:rsid w:val="00FC3C87"/>
    <w:rsid w:val="00FC4031"/>
    <w:rsid w:val="00FC40DD"/>
    <w:rsid w:val="00FC413B"/>
    <w:rsid w:val="00FC43DB"/>
    <w:rsid w:val="00FC4486"/>
    <w:rsid w:val="00FC46A5"/>
    <w:rsid w:val="00FC4848"/>
    <w:rsid w:val="00FC49B4"/>
    <w:rsid w:val="00FC49FC"/>
    <w:rsid w:val="00FC4B69"/>
    <w:rsid w:val="00FC502D"/>
    <w:rsid w:val="00FC507C"/>
    <w:rsid w:val="00FC53B4"/>
    <w:rsid w:val="00FC53E6"/>
    <w:rsid w:val="00FC553A"/>
    <w:rsid w:val="00FC5634"/>
    <w:rsid w:val="00FC5AA5"/>
    <w:rsid w:val="00FC5C60"/>
    <w:rsid w:val="00FC5C8E"/>
    <w:rsid w:val="00FC5DA2"/>
    <w:rsid w:val="00FC689A"/>
    <w:rsid w:val="00FC68ED"/>
    <w:rsid w:val="00FC6995"/>
    <w:rsid w:val="00FC6C72"/>
    <w:rsid w:val="00FC6DBF"/>
    <w:rsid w:val="00FC701B"/>
    <w:rsid w:val="00FC7185"/>
    <w:rsid w:val="00FC73C5"/>
    <w:rsid w:val="00FC73D0"/>
    <w:rsid w:val="00FD0194"/>
    <w:rsid w:val="00FD0497"/>
    <w:rsid w:val="00FD0796"/>
    <w:rsid w:val="00FD0937"/>
    <w:rsid w:val="00FD0AAD"/>
    <w:rsid w:val="00FD0AAF"/>
    <w:rsid w:val="00FD1551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95"/>
    <w:rsid w:val="00FD33DB"/>
    <w:rsid w:val="00FD33E3"/>
    <w:rsid w:val="00FD3418"/>
    <w:rsid w:val="00FD342A"/>
    <w:rsid w:val="00FD392D"/>
    <w:rsid w:val="00FD3C1B"/>
    <w:rsid w:val="00FD4037"/>
    <w:rsid w:val="00FD43CD"/>
    <w:rsid w:val="00FD4AD1"/>
    <w:rsid w:val="00FD4BED"/>
    <w:rsid w:val="00FD4C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6525"/>
    <w:rsid w:val="00FD6563"/>
    <w:rsid w:val="00FD75EA"/>
    <w:rsid w:val="00FD77B8"/>
    <w:rsid w:val="00FD7D82"/>
    <w:rsid w:val="00FD7F67"/>
    <w:rsid w:val="00FE013A"/>
    <w:rsid w:val="00FE01D3"/>
    <w:rsid w:val="00FE04F3"/>
    <w:rsid w:val="00FE0591"/>
    <w:rsid w:val="00FE05D2"/>
    <w:rsid w:val="00FE05E6"/>
    <w:rsid w:val="00FE08D1"/>
    <w:rsid w:val="00FE0C1B"/>
    <w:rsid w:val="00FE0C98"/>
    <w:rsid w:val="00FE0F51"/>
    <w:rsid w:val="00FE120E"/>
    <w:rsid w:val="00FE1303"/>
    <w:rsid w:val="00FE130E"/>
    <w:rsid w:val="00FE152E"/>
    <w:rsid w:val="00FE1DB1"/>
    <w:rsid w:val="00FE1F96"/>
    <w:rsid w:val="00FE1FE9"/>
    <w:rsid w:val="00FE1FFD"/>
    <w:rsid w:val="00FE2272"/>
    <w:rsid w:val="00FE238B"/>
    <w:rsid w:val="00FE253C"/>
    <w:rsid w:val="00FE27FC"/>
    <w:rsid w:val="00FE2DA2"/>
    <w:rsid w:val="00FE2DB8"/>
    <w:rsid w:val="00FE2E74"/>
    <w:rsid w:val="00FE2ED8"/>
    <w:rsid w:val="00FE2FB8"/>
    <w:rsid w:val="00FE3296"/>
    <w:rsid w:val="00FE32FC"/>
    <w:rsid w:val="00FE3499"/>
    <w:rsid w:val="00FE399B"/>
    <w:rsid w:val="00FE3E47"/>
    <w:rsid w:val="00FE4099"/>
    <w:rsid w:val="00FE40E7"/>
    <w:rsid w:val="00FE44B3"/>
    <w:rsid w:val="00FE44B5"/>
    <w:rsid w:val="00FE479B"/>
    <w:rsid w:val="00FE4DEC"/>
    <w:rsid w:val="00FE4E88"/>
    <w:rsid w:val="00FE4F3D"/>
    <w:rsid w:val="00FE510C"/>
    <w:rsid w:val="00FE5254"/>
    <w:rsid w:val="00FE52BF"/>
    <w:rsid w:val="00FE566D"/>
    <w:rsid w:val="00FE57DE"/>
    <w:rsid w:val="00FE5B3B"/>
    <w:rsid w:val="00FE5C95"/>
    <w:rsid w:val="00FE5D31"/>
    <w:rsid w:val="00FE5DF6"/>
    <w:rsid w:val="00FE6534"/>
    <w:rsid w:val="00FE6640"/>
    <w:rsid w:val="00FE66AE"/>
    <w:rsid w:val="00FE6821"/>
    <w:rsid w:val="00FE68D1"/>
    <w:rsid w:val="00FE6925"/>
    <w:rsid w:val="00FE69C5"/>
    <w:rsid w:val="00FE69C6"/>
    <w:rsid w:val="00FE6A3D"/>
    <w:rsid w:val="00FE6DFD"/>
    <w:rsid w:val="00FE706E"/>
    <w:rsid w:val="00FE7264"/>
    <w:rsid w:val="00FE7600"/>
    <w:rsid w:val="00FE7624"/>
    <w:rsid w:val="00FE79E2"/>
    <w:rsid w:val="00FE7D85"/>
    <w:rsid w:val="00FF0C6E"/>
    <w:rsid w:val="00FF0D6E"/>
    <w:rsid w:val="00FF0DAF"/>
    <w:rsid w:val="00FF1437"/>
    <w:rsid w:val="00FF14AD"/>
    <w:rsid w:val="00FF1694"/>
    <w:rsid w:val="00FF19BA"/>
    <w:rsid w:val="00FF1C4B"/>
    <w:rsid w:val="00FF1E81"/>
    <w:rsid w:val="00FF220D"/>
    <w:rsid w:val="00FF2308"/>
    <w:rsid w:val="00FF2671"/>
    <w:rsid w:val="00FF28CE"/>
    <w:rsid w:val="00FF2FB3"/>
    <w:rsid w:val="00FF30B9"/>
    <w:rsid w:val="00FF33AA"/>
    <w:rsid w:val="00FF357A"/>
    <w:rsid w:val="00FF37B3"/>
    <w:rsid w:val="00FF3AFC"/>
    <w:rsid w:val="00FF3CC5"/>
    <w:rsid w:val="00FF3D1D"/>
    <w:rsid w:val="00FF3E6D"/>
    <w:rsid w:val="00FF3E7F"/>
    <w:rsid w:val="00FF4BEE"/>
    <w:rsid w:val="00FF4E3C"/>
    <w:rsid w:val="00FF5087"/>
    <w:rsid w:val="00FF50F7"/>
    <w:rsid w:val="00FF53D1"/>
    <w:rsid w:val="00FF5589"/>
    <w:rsid w:val="00FF5594"/>
    <w:rsid w:val="00FF5748"/>
    <w:rsid w:val="00FF5813"/>
    <w:rsid w:val="00FF60B4"/>
    <w:rsid w:val="00FF60EB"/>
    <w:rsid w:val="00FF614F"/>
    <w:rsid w:val="00FF61CE"/>
    <w:rsid w:val="00FF6557"/>
    <w:rsid w:val="00FF6677"/>
    <w:rsid w:val="00FF684C"/>
    <w:rsid w:val="00FF7108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DE4AD9B7-4645-4B50-B28B-83112B67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29EC"/>
    <w:pPr>
      <w:spacing w:after="180"/>
    </w:pPr>
    <w:rPr>
      <w:rFonts w:ascii="Times New Roman" w:eastAsia="Times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50467"/>
    <w:pPr>
      <w:keepNext/>
      <w:keepLines/>
      <w:numPr>
        <w:numId w:val="1"/>
      </w:numPr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796C20"/>
    <w:pPr>
      <w:keepLines w:val="0"/>
      <w:numPr>
        <w:ilvl w:val="1"/>
        <w:numId w:val="12"/>
      </w:numPr>
      <w:pBdr>
        <w:top w:val="none" w:sz="0" w:space="0" w:color="auto"/>
      </w:pBdr>
      <w:spacing w:after="240"/>
      <w:outlineLvl w:val="1"/>
    </w:pPr>
    <w:rPr>
      <w:rFonts w:ascii="Times New Roman" w:eastAsiaTheme="minorEastAsia" w:hAnsi="Times New Roman"/>
      <w:szCs w:val="21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3C47"/>
    <w:pPr>
      <w:numPr>
        <w:ilvl w:val="2"/>
      </w:numPr>
      <w:spacing w:before="120"/>
      <w:outlineLvl w:val="2"/>
    </w:p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numPr>
        <w:ilvl w:val="6"/>
        <w:numId w:val="12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numPr>
        <w:ilvl w:val="7"/>
        <w:numId w:val="0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uiPriority w:val="9"/>
    <w:rsid w:val="00EB33EC"/>
    <w:rPr>
      <w:rFonts w:ascii="Arial" w:hAnsi="Arial"/>
      <w:b/>
      <w:sz w:val="24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  <w:rsid w:val="00C73A4F"/>
    <w:pPr>
      <w:ind w:left="0" w:firstLine="0"/>
      <w:jc w:val="both"/>
    </w:pPr>
    <w:rPr>
      <w:sz w:val="22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"/>
    <w:basedOn w:val="Normal"/>
    <w:next w:val="Normal"/>
    <w:link w:val="CaptionChar1"/>
    <w:qFormat/>
    <w:rsid w:val="008D3A21"/>
    <w:pPr>
      <w:spacing w:before="120" w:after="120"/>
    </w:p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link w:val="BodyText2Char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link w:val="BodyText3Char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link w:val="BalloonTextChar"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C73A4F"/>
    <w:rPr>
      <w:rFonts w:eastAsia="Times"/>
      <w:sz w:val="22"/>
      <w:lang w:val="en-GB" w:eastAsia="en-US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qFormat/>
    <w:rsid w:val="008D3A21"/>
    <w:rPr>
      <w:rFonts w:ascii="Times New Roman" w:eastAsia="Times" w:hAnsi="Times New Roman"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A73AF"/>
    <w:pPr>
      <w:widowControl/>
      <w:spacing w:afterLines="50" w:after="50"/>
      <w:jc w:val="left"/>
    </w:pPr>
    <w:rPr>
      <w:rFonts w:ascii="Calibri" w:eastAsia="Times New Roman" w:hAnsi="Calibri"/>
      <w:kern w:val="2"/>
      <w:sz w:val="2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A73AF"/>
    <w:rPr>
      <w:rFonts w:ascii="Calibri" w:eastAsia="Times New Roman" w:hAnsi="Calibri"/>
      <w:kern w:val="2"/>
      <w:sz w:val="22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96C20"/>
    <w:rPr>
      <w:rFonts w:ascii="Times New Roman" w:eastAsiaTheme="minorEastAsia" w:hAnsi="Times New Roman"/>
      <w:b/>
      <w:sz w:val="24"/>
      <w:szCs w:val="21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517DA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910D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910DA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0DA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Heading3Char">
    <w:name w:val="Heading 3 Char"/>
    <w:basedOn w:val="DefaultParagraphFont"/>
    <w:link w:val="Heading3"/>
    <w:rsid w:val="008D3C47"/>
    <w:rPr>
      <w:rFonts w:ascii="Times New Roman" w:eastAsiaTheme="minorEastAsia" w:hAnsi="Times New Roman"/>
      <w:b/>
      <w:sz w:val="24"/>
      <w:szCs w:val="21"/>
    </w:rPr>
  </w:style>
  <w:style w:type="table" w:customStyle="1" w:styleId="TableGrid1">
    <w:name w:val="Table Grid1"/>
    <w:basedOn w:val="TableNormal"/>
    <w:next w:val="TableGrid"/>
    <w:uiPriority w:val="39"/>
    <w:qFormat/>
    <w:rsid w:val="00CB6D9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  <w:style w:type="paragraph" w:customStyle="1" w:styleId="a0">
    <w:name w:val="表格题注"/>
    <w:next w:val="Normal"/>
    <w:rsid w:val="00B24816"/>
    <w:pPr>
      <w:keepLines/>
      <w:numPr>
        <w:ilvl w:val="8"/>
        <w:numId w:val="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1">
    <w:name w:val="表格文本"/>
    <w:rsid w:val="00B24816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paragraph" w:customStyle="1" w:styleId="a2">
    <w:name w:val="表头文本"/>
    <w:rsid w:val="00B24816"/>
    <w:pPr>
      <w:jc w:val="center"/>
    </w:pPr>
    <w:rPr>
      <w:rFonts w:ascii="Arial" w:eastAsia="SimSun" w:hAnsi="Arial"/>
      <w:b/>
      <w:sz w:val="21"/>
      <w:szCs w:val="21"/>
    </w:rPr>
  </w:style>
  <w:style w:type="table" w:customStyle="1" w:styleId="a3">
    <w:name w:val="表样式"/>
    <w:basedOn w:val="TableNormal"/>
    <w:rsid w:val="00B24816"/>
    <w:pPr>
      <w:jc w:val="both"/>
    </w:pPr>
    <w:rPr>
      <w:rFonts w:ascii="Times New Roman" w:eastAsia="SimSun" w:hAnsi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B24816"/>
    <w:pPr>
      <w:numPr>
        <w:ilvl w:val="7"/>
        <w:numId w:val="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4">
    <w:name w:val="图样式"/>
    <w:basedOn w:val="Normal"/>
    <w:rsid w:val="00B2481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B2481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B24816"/>
  </w:style>
  <w:style w:type="paragraph" w:customStyle="1" w:styleId="a7">
    <w:name w:val="注示头"/>
    <w:basedOn w:val="Normal"/>
    <w:rsid w:val="00B2481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B2481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B24816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B2481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B24816"/>
    <w:rPr>
      <w:rFonts w:ascii="SimSun" w:hAnsi="SimSun"/>
      <w:b/>
      <w:bCs/>
      <w:color w:val="000000"/>
      <w:sz w:val="36"/>
    </w:rPr>
  </w:style>
  <w:style w:type="character" w:customStyle="1" w:styleId="BalloonTextChar">
    <w:name w:val="Balloon Text Char"/>
    <w:basedOn w:val="DefaultParagraphFont"/>
    <w:link w:val="BalloonText"/>
    <w:rsid w:val="00B24816"/>
    <w:rPr>
      <w:rFonts w:ascii="Tahoma" w:eastAsia="Times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B24816"/>
    <w:rPr>
      <w:rFonts w:ascii="Times New Roman" w:eastAsiaTheme="minorEastAsia" w:hAnsi="Times New Roman"/>
      <w:b/>
      <w:sz w:val="24"/>
      <w:szCs w:val="21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B24816"/>
    <w:rPr>
      <w:rFonts w:ascii="Times New Roman" w:eastAsiaTheme="minorEastAsia" w:hAnsi="Times New Roman"/>
      <w:b/>
      <w:sz w:val="22"/>
      <w:szCs w:val="21"/>
    </w:rPr>
  </w:style>
  <w:style w:type="character" w:customStyle="1" w:styleId="Heading6Char">
    <w:name w:val="Heading 6 Char"/>
    <w:basedOn w:val="DefaultParagraphFont"/>
    <w:link w:val="Heading6"/>
    <w:uiPriority w:val="9"/>
    <w:rsid w:val="00B24816"/>
    <w:rPr>
      <w:rFonts w:ascii="Times New Roman" w:eastAsiaTheme="minorEastAsia" w:hAnsi="Times New Roman"/>
      <w:b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B24816"/>
    <w:rPr>
      <w:rFonts w:ascii="Times New Roman" w:eastAsiaTheme="minorEastAsia" w:hAnsi="Times New Roman"/>
      <w:b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B24816"/>
    <w:rPr>
      <w:rFonts w:ascii="Arial" w:hAnsi="Arial"/>
      <w:b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B24816"/>
    <w:rPr>
      <w:rFonts w:ascii="Times New Roman" w:eastAsia="Times" w:hAnsi="Times New Roman"/>
      <w:sz w:val="24"/>
      <w:lang w:eastAsia="en-US"/>
    </w:rPr>
  </w:style>
  <w:style w:type="character" w:customStyle="1" w:styleId="PlainTextChar">
    <w:name w:val="Plain Text Char"/>
    <w:basedOn w:val="DefaultParagraphFont"/>
    <w:link w:val="PlainText"/>
    <w:rsid w:val="00B24816"/>
    <w:rPr>
      <w:rFonts w:ascii="Courier New" w:eastAsia="Times" w:hAnsi="Courier New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24816"/>
    <w:rPr>
      <w:rFonts w:ascii="Tahoma" w:eastAsia="Times" w:hAnsi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B24816"/>
    <w:rPr>
      <w:rFonts w:ascii="Times New Roman" w:eastAsia="Times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B24816"/>
    <w:rPr>
      <w:rFonts w:ascii="Times New Roman" w:eastAsia="Times" w:hAnsi="Times New Roman"/>
      <w:sz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24816"/>
    <w:rPr>
      <w:rFonts w:ascii="Times New Roman" w:eastAsia="Times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B24816"/>
    <w:rPr>
      <w:rFonts w:ascii="Times New Roman" w:eastAsia="Times" w:hAnsi="Times New Roman"/>
      <w:b/>
      <w:i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24816"/>
    <w:rPr>
      <w:rFonts w:ascii="Times New Roman" w:eastAsia="Times" w:hAnsi="Times New Roman"/>
      <w:b/>
      <w:bCs/>
      <w:lang w:val="en-GB" w:eastAsia="en-US"/>
    </w:rPr>
  </w:style>
  <w:style w:type="paragraph" w:customStyle="1" w:styleId="title3">
    <w:name w:val="title 3"/>
    <w:basedOn w:val="title2"/>
    <w:next w:val="Normal"/>
    <w:qFormat/>
    <w:rsid w:val="00B24816"/>
    <w:pPr>
      <w:numPr>
        <w:ilvl w:val="2"/>
      </w:numPr>
    </w:pPr>
    <w:rPr>
      <w:sz w:val="22"/>
    </w:rPr>
  </w:style>
  <w:style w:type="paragraph" w:customStyle="1" w:styleId="title2">
    <w:name w:val="title 2"/>
    <w:basedOn w:val="Heading2"/>
    <w:next w:val="Normal"/>
    <w:qFormat/>
    <w:rsid w:val="00B24816"/>
    <w:pPr>
      <w:widowControl w:val="0"/>
      <w:numPr>
        <w:ilvl w:val="0"/>
        <w:numId w:val="10"/>
      </w:numPr>
      <w:autoSpaceDE w:val="0"/>
      <w:autoSpaceDN w:val="0"/>
      <w:adjustRightInd w:val="0"/>
      <w:snapToGrid w:val="0"/>
      <w:spacing w:beforeLines="50" w:before="120" w:afterLines="50" w:after="260"/>
    </w:pPr>
    <w:rPr>
      <w:rFonts w:eastAsia="Arial"/>
      <w:b w:val="0"/>
      <w:bCs/>
      <w:szCs w:val="32"/>
      <w:lang w:val="zh-CN"/>
    </w:rPr>
  </w:style>
  <w:style w:type="character" w:customStyle="1" w:styleId="10">
    <w:name w:val="批注文字 字符1"/>
    <w:uiPriority w:val="99"/>
    <w:rsid w:val="00DC7D77"/>
    <w:rPr>
      <w:rFonts w:ascii="Times New Roman" w:hAnsi="Times New Roman"/>
      <w:lang w:val="en-GB"/>
    </w:rPr>
  </w:style>
  <w:style w:type="character" w:customStyle="1" w:styleId="2">
    <w:name w:val="列表段落 字符2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DC7D77"/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0">
    <w:name w:val="TableGrid1"/>
    <w:basedOn w:val="TableNormal"/>
    <w:next w:val="TableGrid"/>
    <w:uiPriority w:val="39"/>
    <w:qFormat/>
    <w:rsid w:val="00E5638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f3f3f3f3f3f3f3f3f3fLTGliederung1">
    <w:name w:val="タ3fイ3fト3fル3fと3fコ3fン3fテ3fン3fツ3f~LT~Gliederung 1"/>
    <w:uiPriority w:val="99"/>
    <w:rsid w:val="003D67B8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1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56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0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4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4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80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46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6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png"/><Relationship Id="rId21" Type="http://schemas.openxmlformats.org/officeDocument/2006/relationships/image" Target="media/image9.png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63" Type="http://schemas.openxmlformats.org/officeDocument/2006/relationships/image" Target="media/image51.png"/><Relationship Id="rId68" Type="http://schemas.openxmlformats.org/officeDocument/2006/relationships/footer" Target="footer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9" Type="http://schemas.openxmlformats.org/officeDocument/2006/relationships/image" Target="media/image17.png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66" Type="http://schemas.openxmlformats.org/officeDocument/2006/relationships/image" Target="media/image54.png"/><Relationship Id="rId5" Type="http://schemas.openxmlformats.org/officeDocument/2006/relationships/customXml" Target="../customXml/item5.xml"/><Relationship Id="rId61" Type="http://schemas.openxmlformats.org/officeDocument/2006/relationships/image" Target="media/image49.png"/><Relationship Id="rId19" Type="http://schemas.openxmlformats.org/officeDocument/2006/relationships/image" Target="media/image7.png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image" Target="media/image44.png"/><Relationship Id="rId64" Type="http://schemas.openxmlformats.org/officeDocument/2006/relationships/image" Target="media/image52.png"/><Relationship Id="rId69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image" Target="media/image39.png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image" Target="media/image34.png"/><Relationship Id="rId59" Type="http://schemas.openxmlformats.org/officeDocument/2006/relationships/image" Target="media/image47.png"/><Relationship Id="rId67" Type="http://schemas.openxmlformats.org/officeDocument/2006/relationships/image" Target="media/image55.png"/><Relationship Id="rId20" Type="http://schemas.openxmlformats.org/officeDocument/2006/relationships/image" Target="media/image8.png"/><Relationship Id="rId41" Type="http://schemas.openxmlformats.org/officeDocument/2006/relationships/image" Target="media/image29.png"/><Relationship Id="rId54" Type="http://schemas.openxmlformats.org/officeDocument/2006/relationships/image" Target="media/image42.png"/><Relationship Id="rId62" Type="http://schemas.openxmlformats.org/officeDocument/2006/relationships/image" Target="media/image50.png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image" Target="media/image37.png"/><Relationship Id="rId57" Type="http://schemas.openxmlformats.org/officeDocument/2006/relationships/image" Target="media/image45.png"/><Relationship Id="rId10" Type="http://schemas.openxmlformats.org/officeDocument/2006/relationships/webSettings" Target="webSettings.xml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52" Type="http://schemas.openxmlformats.org/officeDocument/2006/relationships/image" Target="media/image40.png"/><Relationship Id="rId60" Type="http://schemas.openxmlformats.org/officeDocument/2006/relationships/image" Target="media/image48.png"/><Relationship Id="rId65" Type="http://schemas.openxmlformats.org/officeDocument/2006/relationships/image" Target="media/image5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9" Type="http://schemas.openxmlformats.org/officeDocument/2006/relationships/image" Target="media/image27.png"/><Relationship Id="rId34" Type="http://schemas.openxmlformats.org/officeDocument/2006/relationships/image" Target="media/image22.png"/><Relationship Id="rId50" Type="http://schemas.openxmlformats.org/officeDocument/2006/relationships/image" Target="media/image38.png"/><Relationship Id="rId55" Type="http://schemas.openxmlformats.org/officeDocument/2006/relationships/image" Target="media/image4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459D2D9-95B6-469A-AA4F-17104B32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5512</TotalTime>
  <Pages>9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Xiajinhuan</cp:lastModifiedBy>
  <cp:revision>425</cp:revision>
  <cp:lastPrinted>2009-04-22T06:01:00Z</cp:lastPrinted>
  <dcterms:created xsi:type="dcterms:W3CDTF">2025-01-24T11:14:00Z</dcterms:created>
  <dcterms:modified xsi:type="dcterms:W3CDTF">2025-05-09T02:46:00Z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00000000867DA8D38EC63449840CC9AB1BC46E8E0700ED536AD78EC5154F9F7173042ABDFBBB001E63CCA81D00009ED7AAD61DC1BE49A7AFF0CB7171B786000423BA5C670000</vt:lpwstr>
  </property>
  <property fmtid="{D5CDD505-2E9C-101B-9397-08002B2CF9AE}" pid="8" name="_EmailStoreID0">
    <vt:lpwstr>0000000038A1BB1005E5101AA1BB08002B2A56C20000454D534D44422E444C4C00000000000000001B55FA20AA6611CD9BC800AA002FC45A0C0000006A696E6875616E2E786961406875617765692E636F6D002F6F3D4875617765692045786368616E6765204F72672F6F753D45786368616E67652041646D696E697374726</vt:lpwstr>
  </property>
  <property fmtid="{D5CDD505-2E9C-101B-9397-08002B2CF9AE}" pid="9" name="_EmailStoreID1">
    <vt:lpwstr>1746976652047726F7570202846594449424F484632335350444C54292F636E3D526563697069656E74732F636E3D7869616A696E6875616E20303031373037343300E94632F44000000002000000100000006A0069006E006800750061006E002E0078006900610040006800750061007700650069002E0063006F006D0000</vt:lpwstr>
  </property>
  <property fmtid="{D5CDD505-2E9C-101B-9397-08002B2CF9AE}" pid="10" name="_EmailStoreID2">
    <vt:lpwstr>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(3)kl/uNyZWO+Nd1wcuWXp4Ya1oIcFBvvEh/QOG1QCduwem3g+uFUyOomAUq/8er3qgS26SQPI+
Yh65txnRHn13FcA0DDvnII2mwIygV/CinR4zsKJUk+YJrBDT9WnRJX0FpjMHnDx5N+oMba/B
JYn+BtNF0fV4qnh3M5SB7PDOM6DZ9Vp5MM2hVjmyo3ZXEBzU2c921kfUfISnTQuw9tL3Vjj4
Dt+WzF36tdQRYLefxO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QnmWQACImsYUd7N7AH6cc6L4QQ1a6cj3A0/NjJ6J2Up8KlGOqKjoe5
XTakfqU+Fz6aHR2CbY7UkdYSs1l0L3Bmc0jy2HMUkpvB7goymfbk48w5voOEYTNz2GUi9OML
JhwzxYTqTqBOe0Ab3kpAobbBeLx4e00zAudn5jJS6EIugrFO404bagkBzdzk9piQwwRm2XAB
R5nVZzMWk/wPwN5UzKLORPuXyjzRMs8YfyQs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tFQp0YkanR8vYjD5g4JMwQAeijG+K0srYgoK
VFPugZ/PClpGGOTLQXNE8RdbZokix6+YKFS8mLi5W1d/wBkpHEn0m5f8KG68F3OZzRzVLb18
GarFbm2+4me9T16At1C9k7dJ54v4ZVmZP0J2eifLeCI=</vt:lpwstr>
  </property>
  <property fmtid="{D5CDD505-2E9C-101B-9397-08002B2CF9AE}" pid="21" name="_2015_ms_pID_7253432_00">
    <vt:lpwstr>_2015_ms_pID_7253432</vt:lpwstr>
  </property>
  <property fmtid="{D5CDD505-2E9C-101B-9397-08002B2CF9AE}" pid="22" name="KeyAssetLabel_HuaWei">
    <vt:lpwstr>{kl/uNyZWO+Nd1wcuWXp4Ya1oIcFBvv}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1723205158</vt:lpwstr>
  </property>
</Properties>
</file>